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589A" w14:textId="77777777" w:rsidR="0063344F" w:rsidRPr="0063344F" w:rsidRDefault="0063344F" w:rsidP="00A914EB">
      <w:pPr>
        <w:sectPr w:rsidR="0063344F" w:rsidRPr="0063344F" w:rsidSect="0035314A">
          <w:footerReference w:type="default" r:id="rId8"/>
          <w:headerReference w:type="first" r:id="rId9"/>
          <w:footerReference w:type="first" r:id="rId10"/>
          <w:pgSz w:w="11906" w:h="16838" w:code="9"/>
          <w:pgMar w:top="930" w:right="1416" w:bottom="907" w:left="1418" w:header="907" w:footer="659" w:gutter="0"/>
          <w:cols w:space="708"/>
          <w:titlePg/>
          <w:docGrid w:linePitch="360"/>
        </w:sect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158D0" w14:paraId="046A6618" w14:textId="77777777" w:rsidTr="007430AC">
        <w:trPr>
          <w:trHeight w:val="283"/>
        </w:trPr>
        <w:tc>
          <w:tcPr>
            <w:tcW w:w="3539" w:type="dxa"/>
            <w:vAlign w:val="center"/>
          </w:tcPr>
          <w:p w14:paraId="4F90E33C" w14:textId="77777777" w:rsidR="00A158D0" w:rsidRDefault="00CB0450" w:rsidP="00A914EB">
            <w:r w:rsidRPr="00A914EB">
              <w:rPr>
                <w:sz w:val="20"/>
                <w:szCs w:val="20"/>
              </w:rPr>
              <w:t>Name und Anschrift des Bieters</w:t>
            </w:r>
          </w:p>
        </w:tc>
      </w:tr>
      <w:tr w:rsidR="00A158D0" w14:paraId="780F19A1" w14:textId="77777777" w:rsidTr="007430AC">
        <w:trPr>
          <w:trHeight w:val="1247"/>
        </w:trPr>
        <w:tc>
          <w:tcPr>
            <w:tcW w:w="3539" w:type="dxa"/>
          </w:tcPr>
          <w:p w14:paraId="7BC9A296" w14:textId="77777777" w:rsidR="00A158D0" w:rsidRDefault="00F62667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175790AA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5068F0F5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00DB4C69" w14:textId="64F0D58F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B2E6E21" w14:textId="77777777" w:rsidTr="007430AC">
        <w:trPr>
          <w:trHeight w:val="1328"/>
        </w:trPr>
        <w:tc>
          <w:tcPr>
            <w:tcW w:w="3539" w:type="dxa"/>
          </w:tcPr>
          <w:p w14:paraId="76572C3F" w14:textId="77777777" w:rsidR="00CB0450" w:rsidRPr="00A914EB" w:rsidRDefault="00CB0450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Universität Leipzig</w:t>
            </w:r>
          </w:p>
          <w:p w14:paraId="094974E3" w14:textId="77777777" w:rsidR="00CB0450" w:rsidRPr="007430AC" w:rsidRDefault="00CB0450" w:rsidP="00A914EB">
            <w:r w:rsidRPr="007430AC">
              <w:t>Dezernat 5</w:t>
            </w:r>
          </w:p>
          <w:p w14:paraId="6215CFA7" w14:textId="77777777" w:rsidR="00CB0450" w:rsidRPr="007430AC" w:rsidRDefault="00CB0450" w:rsidP="00A914EB">
            <w:r w:rsidRPr="007430AC">
              <w:t>Sachgebiet 53 - Vergabestelle</w:t>
            </w:r>
          </w:p>
          <w:p w14:paraId="79CC136E" w14:textId="77777777" w:rsidR="00CB0450" w:rsidRPr="007430AC" w:rsidRDefault="00CB0450" w:rsidP="00A914EB">
            <w:r w:rsidRPr="007430AC">
              <w:t>Ritterstraße 16 - 22</w:t>
            </w:r>
          </w:p>
          <w:p w14:paraId="25125408" w14:textId="77777777" w:rsidR="00CB0450" w:rsidRDefault="00CB0450" w:rsidP="00A914EB">
            <w:r w:rsidRPr="007430AC">
              <w:t>04109 Leipzig</w:t>
            </w:r>
          </w:p>
        </w:tc>
      </w:tr>
    </w:tbl>
    <w:tbl>
      <w:tblPr>
        <w:tblStyle w:val="Tabellenraster"/>
        <w:tblpPr w:leftFromText="141" w:rightFromText="141" w:vertAnchor="text" w:horzAnchor="page" w:tblpX="5689" w:tblpY="-10"/>
        <w:tblW w:w="0" w:type="auto"/>
        <w:tblLook w:val="04A0" w:firstRow="1" w:lastRow="0" w:firstColumn="1" w:lastColumn="0" w:noHBand="0" w:noVBand="1"/>
      </w:tblPr>
      <w:tblGrid>
        <w:gridCol w:w="4815"/>
      </w:tblGrid>
      <w:tr w:rsidR="00AC6DC7" w14:paraId="74AF1C59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4F43BCCE" w14:textId="77777777" w:rsidR="00AC6DC7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Datum:</w:t>
            </w:r>
          </w:p>
        </w:tc>
      </w:tr>
      <w:tr w:rsidR="00AC6DC7" w14:paraId="26B0A74F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7CDF89A6" w14:textId="342122BF" w:rsidR="00AC6DC7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7D524730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0F3ADE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Zuständiger Bearbeiter des Bieters:</w:t>
            </w:r>
          </w:p>
        </w:tc>
      </w:tr>
      <w:tr w:rsidR="00CB0450" w14:paraId="0CC33CF8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5881F5E5" w14:textId="506C8505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EB58272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3906A35A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Telefon:</w:t>
            </w:r>
          </w:p>
        </w:tc>
      </w:tr>
      <w:tr w:rsidR="00CB0450" w14:paraId="31609AA0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245A2595" w14:textId="680422E9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672277EF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18A944" w14:textId="77777777" w:rsidR="00CB0450" w:rsidRDefault="00CB0450" w:rsidP="00A914EB">
            <w:r w:rsidRPr="00A914EB">
              <w:rPr>
                <w:sz w:val="20"/>
                <w:szCs w:val="20"/>
              </w:rPr>
              <w:t>E-Mail:</w:t>
            </w:r>
          </w:p>
        </w:tc>
      </w:tr>
      <w:tr w:rsidR="00CB0450" w14:paraId="6ABB13C3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305FEAAF" w14:textId="472CC98F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53908581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25F21807" w14:textId="77777777" w:rsidR="00CB0450" w:rsidRDefault="00CB0450" w:rsidP="00A914EB">
            <w:r w:rsidRPr="00A914EB">
              <w:rPr>
                <w:sz w:val="20"/>
                <w:szCs w:val="20"/>
              </w:rPr>
              <w:t>Angebotsnummer / Geschäftszeichen des Bieters:</w:t>
            </w:r>
          </w:p>
        </w:tc>
      </w:tr>
      <w:tr w:rsidR="00CB0450" w14:paraId="491BEE1E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6A5E9235" w14:textId="4EE09534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</w:tbl>
    <w:p w14:paraId="4F8AE032" w14:textId="4A499F45" w:rsidR="00A158D0" w:rsidRDefault="00A158D0" w:rsidP="00A914EB">
      <w:r>
        <w:tab/>
      </w:r>
    </w:p>
    <w:p w14:paraId="0570006C" w14:textId="77777777" w:rsidR="002A53DE" w:rsidRDefault="002A53DE" w:rsidP="00A914EB"/>
    <w:p w14:paraId="1DC7BC34" w14:textId="6FA490B3" w:rsidR="00CB0450" w:rsidRPr="007430AC" w:rsidRDefault="00CB0450" w:rsidP="00A914EB"/>
    <w:tbl>
      <w:tblPr>
        <w:tblStyle w:val="Tabellenraster"/>
        <w:tblpPr w:leftFromText="141" w:rightFromText="141" w:vertAnchor="text" w:horzAnchor="page" w:tblpX="1431" w:tblpY="-10"/>
        <w:tblW w:w="0" w:type="auto"/>
        <w:tblLook w:val="04A0" w:firstRow="1" w:lastRow="0" w:firstColumn="1" w:lastColumn="0" w:noHBand="0" w:noVBand="1"/>
      </w:tblPr>
      <w:tblGrid>
        <w:gridCol w:w="9073"/>
      </w:tblGrid>
      <w:tr w:rsidR="00CB0450" w14:paraId="17A2EC8A" w14:textId="77777777" w:rsidTr="002F3BE0">
        <w:trPr>
          <w:trHeight w:val="397"/>
        </w:trPr>
        <w:tc>
          <w:tcPr>
            <w:tcW w:w="9073" w:type="dxa"/>
            <w:tcBorders>
              <w:bottom w:val="nil"/>
            </w:tcBorders>
            <w:vAlign w:val="center"/>
          </w:tcPr>
          <w:p w14:paraId="128BC8CC" w14:textId="5F274576" w:rsidR="00CB0450" w:rsidRPr="002F3BE0" w:rsidRDefault="001C6F46" w:rsidP="00C26CDB">
            <w:r w:rsidRPr="002F3BE0">
              <w:t>Vergabeverfahren</w:t>
            </w:r>
            <w:r w:rsidR="00CB0450" w:rsidRPr="002F3BE0">
              <w:t>:</w:t>
            </w:r>
          </w:p>
        </w:tc>
      </w:tr>
      <w:tr w:rsidR="004E4ED0" w14:paraId="57F67459" w14:textId="77777777" w:rsidTr="002F3BE0">
        <w:trPr>
          <w:trHeight w:val="593"/>
        </w:trPr>
        <w:tc>
          <w:tcPr>
            <w:tcW w:w="9073" w:type="dxa"/>
            <w:tcBorders>
              <w:top w:val="nil"/>
            </w:tcBorders>
            <w:vAlign w:val="center"/>
          </w:tcPr>
          <w:p w14:paraId="5CA24323" w14:textId="2D3E8A70" w:rsidR="004E4ED0" w:rsidRPr="00A5211B" w:rsidRDefault="00997B35" w:rsidP="00A5211B">
            <w:pPr>
              <w:tabs>
                <w:tab w:val="left" w:pos="2835"/>
              </w:tabs>
              <w:rPr>
                <w:b/>
                <w:szCs w:val="24"/>
              </w:rPr>
            </w:pPr>
            <w:r w:rsidRPr="00997B35">
              <w:rPr>
                <w:b/>
                <w:bCs w:val="0"/>
              </w:rPr>
              <w:t>29238-2026 – N2-Sorptionsgerät mit Probenaktivierung und Vakuumsystem</w:t>
            </w:r>
          </w:p>
        </w:tc>
      </w:tr>
      <w:tr w:rsidR="004E4ED0" w14:paraId="57390B2D" w14:textId="77777777" w:rsidTr="00C26CDB">
        <w:trPr>
          <w:trHeight w:val="510"/>
        </w:trPr>
        <w:tc>
          <w:tcPr>
            <w:tcW w:w="9073" w:type="dxa"/>
            <w:vAlign w:val="center"/>
          </w:tcPr>
          <w:p w14:paraId="605926F9" w14:textId="41C30CB8" w:rsidR="004E4ED0" w:rsidRPr="007430AC" w:rsidRDefault="004E4ED0" w:rsidP="00C26CDB">
            <w:pPr>
              <w:rPr>
                <w:b/>
              </w:rPr>
            </w:pPr>
            <w:r>
              <w:t xml:space="preserve">Angebotsfrist sowie Angebotsbindefrist gemäß aktueller Auftragsbekanntmachung zum Verfahren.  </w:t>
            </w:r>
          </w:p>
        </w:tc>
      </w:tr>
    </w:tbl>
    <w:p w14:paraId="5B246EC5" w14:textId="4B9B9255" w:rsidR="008A1450" w:rsidRPr="0063359B" w:rsidRDefault="008A1450" w:rsidP="00A914EB">
      <w:pPr>
        <w:pStyle w:val="Titel"/>
      </w:pPr>
      <w:r w:rsidRPr="0063359B">
        <w:t>Angebot</w:t>
      </w:r>
      <w:r w:rsidR="00906192">
        <w:t xml:space="preserve"> (Hauptangebot</w:t>
      </w:r>
      <w:r w:rsidR="00997B35">
        <w:t xml:space="preserve"> =&gt; Neugerät</w:t>
      </w:r>
      <w:r w:rsidR="00906192">
        <w:t>)</w:t>
      </w:r>
    </w:p>
    <w:p w14:paraId="453E9342" w14:textId="616DCA8E" w:rsidR="003E249E" w:rsidRDefault="003E249E" w:rsidP="00A914EB">
      <w:r w:rsidRPr="00864BA7">
        <w:t>Sehr geehrte Damen und Herren,</w:t>
      </w:r>
    </w:p>
    <w:p w14:paraId="4C84A869" w14:textId="77777777" w:rsidR="00A914EB" w:rsidRPr="00864BA7" w:rsidRDefault="00A914EB" w:rsidP="00A914EB"/>
    <w:p w14:paraId="107B73B9" w14:textId="63B1226B" w:rsidR="003E249E" w:rsidRDefault="004E4ED0" w:rsidP="00A914EB">
      <w:r>
        <w:t>zu den Bedingungen der Angebotsaufforderung zum o.a. Vergabeverfahren biete</w:t>
      </w:r>
      <w:r w:rsidR="00145714">
        <w:t>/n</w:t>
      </w:r>
      <w:r>
        <w:t xml:space="preserve"> ich</w:t>
      </w:r>
      <w:r w:rsidR="00145714">
        <w:t>/wir</w:t>
      </w:r>
      <w:r>
        <w:t xml:space="preserve"> die nachstehend bezeichnete Leistung zu den von mir</w:t>
      </w:r>
      <w:r w:rsidR="00145714">
        <w:t>/uns</w:t>
      </w:r>
      <w:r>
        <w:t xml:space="preserve"> eingesetzten Preisen </w:t>
      </w:r>
      <w:r w:rsidR="001C562E">
        <w:t>und optional den Preisnachlässen</w:t>
      </w:r>
      <w:r w:rsidR="00A914EB">
        <w:t xml:space="preserve"> </w:t>
      </w:r>
      <w:r w:rsidR="001C562E">
        <w:t>/</w:t>
      </w:r>
      <w:r w:rsidR="00A914EB">
        <w:t xml:space="preserve"> </w:t>
      </w:r>
      <w:r w:rsidR="001C562E">
        <w:t xml:space="preserve">Skonto </w:t>
      </w:r>
      <w:r>
        <w:t>an</w:t>
      </w:r>
      <w:r w:rsidR="008A1450">
        <w:t>.</w:t>
      </w:r>
    </w:p>
    <w:p w14:paraId="2F440D95" w14:textId="5A73FAE0" w:rsidR="00A914EB" w:rsidRPr="00A914EB" w:rsidRDefault="00A914EB" w:rsidP="00A914EB">
      <w:pPr>
        <w:pStyle w:val="berschrift2"/>
      </w:pPr>
      <w:r>
        <w:t>Preisangebot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5"/>
        <w:gridCol w:w="5726"/>
        <w:gridCol w:w="901"/>
        <w:gridCol w:w="1812"/>
      </w:tblGrid>
      <w:tr w:rsidR="00997B35" w:rsidRPr="00864BA7" w14:paraId="5AF1BF48" w14:textId="77777777" w:rsidTr="00997B35">
        <w:tc>
          <w:tcPr>
            <w:tcW w:w="766" w:type="dxa"/>
            <w:vAlign w:val="center"/>
          </w:tcPr>
          <w:p w14:paraId="27C74279" w14:textId="77777777" w:rsidR="00997B35" w:rsidRPr="00A914EB" w:rsidRDefault="00997B35" w:rsidP="00997B35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Lfd. Nr.</w:t>
            </w:r>
          </w:p>
        </w:tc>
        <w:tc>
          <w:tcPr>
            <w:tcW w:w="5750" w:type="dxa"/>
            <w:vAlign w:val="center"/>
          </w:tcPr>
          <w:p w14:paraId="23236D0F" w14:textId="39D01D49" w:rsidR="00997B35" w:rsidRPr="00A914EB" w:rsidRDefault="00997B35" w:rsidP="00997B35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Bezeichnung der Leistung</w:t>
            </w:r>
          </w:p>
        </w:tc>
        <w:tc>
          <w:tcPr>
            <w:tcW w:w="874" w:type="dxa"/>
            <w:vAlign w:val="center"/>
          </w:tcPr>
          <w:p w14:paraId="3DCA5B9C" w14:textId="7998D8E7" w:rsidR="00997B35" w:rsidRPr="00A914EB" w:rsidRDefault="00997B35" w:rsidP="00997B35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Menge und Einheit</w:t>
            </w:r>
          </w:p>
        </w:tc>
        <w:tc>
          <w:tcPr>
            <w:tcW w:w="1814" w:type="dxa"/>
            <w:vAlign w:val="center"/>
          </w:tcPr>
          <w:p w14:paraId="172936A2" w14:textId="77777777" w:rsidR="00997B35" w:rsidRPr="00A914EB" w:rsidRDefault="00997B35" w:rsidP="00997B35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Gesamtbetrag</w:t>
            </w:r>
          </w:p>
          <w:p w14:paraId="57825B4C" w14:textId="77777777" w:rsidR="00997B35" w:rsidRPr="00A914EB" w:rsidRDefault="00997B35" w:rsidP="00997B35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zzgl. USt.</w:t>
            </w:r>
          </w:p>
          <w:p w14:paraId="232198DB" w14:textId="3EF568B2" w:rsidR="00997B35" w:rsidRPr="00A914EB" w:rsidRDefault="00997B35" w:rsidP="00997B35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</w:tr>
      <w:tr w:rsidR="00997B35" w:rsidRPr="00864BA7" w14:paraId="452152C2" w14:textId="77777777" w:rsidTr="00997B35">
        <w:trPr>
          <w:trHeight w:val="397"/>
        </w:trPr>
        <w:tc>
          <w:tcPr>
            <w:tcW w:w="766" w:type="dxa"/>
            <w:vAlign w:val="center"/>
          </w:tcPr>
          <w:p w14:paraId="07441011" w14:textId="38AEDFA3" w:rsidR="00997B35" w:rsidRPr="00864BA7" w:rsidRDefault="00997B35" w:rsidP="00997B35">
            <w:r>
              <w:t>1</w:t>
            </w:r>
          </w:p>
        </w:tc>
        <w:tc>
          <w:tcPr>
            <w:tcW w:w="5750" w:type="dxa"/>
            <w:vAlign w:val="center"/>
          </w:tcPr>
          <w:p w14:paraId="15F15ADD" w14:textId="6465F450" w:rsidR="00997B35" w:rsidRPr="00864BA7" w:rsidRDefault="00997B35" w:rsidP="00997B35">
            <w:r>
              <w:t>N</w:t>
            </w:r>
            <w:r w:rsidRPr="00B70514">
              <w:rPr>
                <w:vertAlign w:val="subscript"/>
              </w:rPr>
              <w:t>2</w:t>
            </w:r>
            <w:r>
              <w:t>-Sorptionsgerät mit Probenaktivierung und Vakuumsystem entsprechend den Vergabeunterlagen zum Vergabeverfahren 29238-2026 einschließlich den geforderten Nebenleistungen.</w:t>
            </w:r>
          </w:p>
        </w:tc>
        <w:tc>
          <w:tcPr>
            <w:tcW w:w="874" w:type="dxa"/>
            <w:vAlign w:val="center"/>
          </w:tcPr>
          <w:p w14:paraId="67377F1D" w14:textId="037CA9E9" w:rsidR="00997B35" w:rsidRPr="00864BA7" w:rsidRDefault="00997B35" w:rsidP="00997B35">
            <w:r>
              <w:t xml:space="preserve">1 </w:t>
            </w:r>
            <w:proofErr w:type="spellStart"/>
            <w:r>
              <w:t>Stk</w:t>
            </w:r>
            <w:proofErr w:type="spellEnd"/>
            <w:r>
              <w:t>.</w:t>
            </w:r>
          </w:p>
        </w:tc>
        <w:tc>
          <w:tcPr>
            <w:tcW w:w="1814" w:type="dxa"/>
            <w:vAlign w:val="center"/>
          </w:tcPr>
          <w:p w14:paraId="57146987" w14:textId="77777777" w:rsidR="00997B35" w:rsidRPr="00864BA7" w:rsidRDefault="00997B35" w:rsidP="00997B35"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</w:p>
        </w:tc>
      </w:tr>
      <w:tr w:rsidR="00C336B6" w:rsidRPr="00864BA7" w14:paraId="4BA21D67" w14:textId="77777777" w:rsidTr="007050D3">
        <w:trPr>
          <w:trHeight w:val="397"/>
        </w:trPr>
        <w:tc>
          <w:tcPr>
            <w:tcW w:w="7390" w:type="dxa"/>
            <w:gridSpan w:val="3"/>
            <w:vAlign w:val="center"/>
          </w:tcPr>
          <w:p w14:paraId="79D5828D" w14:textId="3935E42E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zzgl. USt.</w:t>
            </w:r>
          </w:p>
        </w:tc>
        <w:tc>
          <w:tcPr>
            <w:tcW w:w="1814" w:type="dxa"/>
            <w:vAlign w:val="center"/>
          </w:tcPr>
          <w:p w14:paraId="0EFE44CD" w14:textId="389E0331" w:rsidR="00C336B6" w:rsidRPr="00A914EB" w:rsidRDefault="001A5CE1" w:rsidP="00A914EB">
            <w:pPr>
              <w:rPr>
                <w:b/>
                <w:bCs w:val="0"/>
              </w:rPr>
            </w:pPr>
            <w:r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>
              <w:rPr>
                <w:b/>
                <w:bCs w:val="0"/>
              </w:rPr>
              <w:instrText xml:space="preserve"> FORMTEXT </w:instrText>
            </w:r>
            <w:r>
              <w:rPr>
                <w:b/>
                <w:bCs w:val="0"/>
              </w:rPr>
            </w:r>
            <w:r>
              <w:rPr>
                <w:b/>
                <w:bCs w:val="0"/>
              </w:rPr>
              <w:fldChar w:fldCharType="separate"/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  <w:noProof/>
              </w:rPr>
              <w:t> </w:t>
            </w:r>
            <w:r>
              <w:rPr>
                <w:b/>
                <w:bCs w:val="0"/>
              </w:rPr>
              <w:fldChar w:fldCharType="end"/>
            </w:r>
          </w:p>
        </w:tc>
      </w:tr>
      <w:tr w:rsidR="00C336B6" w:rsidRPr="00864BA7" w14:paraId="42740C74" w14:textId="77777777" w:rsidTr="007050D3">
        <w:trPr>
          <w:trHeight w:val="397"/>
        </w:trPr>
        <w:tc>
          <w:tcPr>
            <w:tcW w:w="7390" w:type="dxa"/>
            <w:gridSpan w:val="3"/>
            <w:vAlign w:val="center"/>
          </w:tcPr>
          <w:p w14:paraId="254EC359" w14:textId="4CDA013B" w:rsidR="00C336B6" w:rsidRPr="00A914EB" w:rsidRDefault="00C336B6" w:rsidP="00A914EB">
            <w:r w:rsidRPr="00A914EB">
              <w:t>USt. Betrag</w:t>
            </w:r>
          </w:p>
        </w:tc>
        <w:tc>
          <w:tcPr>
            <w:tcW w:w="1814" w:type="dxa"/>
            <w:vAlign w:val="center"/>
          </w:tcPr>
          <w:p w14:paraId="59A8F962" w14:textId="325D5ACA" w:rsidR="00C336B6" w:rsidRPr="001A5CE1" w:rsidRDefault="001A5CE1" w:rsidP="00A914EB">
            <w:r w:rsidRPr="001A5CE1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1A5CE1">
              <w:instrText xml:space="preserve"> FORMTEXT </w:instrText>
            </w:r>
            <w:r w:rsidRPr="001A5CE1">
              <w:fldChar w:fldCharType="separate"/>
            </w:r>
            <w:r w:rsidRPr="001A5CE1">
              <w:rPr>
                <w:noProof/>
              </w:rPr>
              <w:t> </w:t>
            </w:r>
            <w:r w:rsidRPr="001A5CE1">
              <w:rPr>
                <w:noProof/>
              </w:rPr>
              <w:t> </w:t>
            </w:r>
            <w:r w:rsidRPr="001A5CE1">
              <w:rPr>
                <w:noProof/>
              </w:rPr>
              <w:t> </w:t>
            </w:r>
            <w:r w:rsidRPr="001A5CE1">
              <w:rPr>
                <w:noProof/>
              </w:rPr>
              <w:t> </w:t>
            </w:r>
            <w:r w:rsidRPr="001A5CE1">
              <w:rPr>
                <w:noProof/>
              </w:rPr>
              <w:t> </w:t>
            </w:r>
            <w:r w:rsidRPr="001A5CE1">
              <w:fldChar w:fldCharType="end"/>
            </w:r>
          </w:p>
        </w:tc>
      </w:tr>
      <w:tr w:rsidR="00C336B6" w:rsidRPr="00864BA7" w14:paraId="2D1B11BA" w14:textId="77777777" w:rsidTr="007050D3">
        <w:trPr>
          <w:trHeight w:val="397"/>
        </w:trPr>
        <w:tc>
          <w:tcPr>
            <w:tcW w:w="7390" w:type="dxa"/>
            <w:gridSpan w:val="3"/>
            <w:vAlign w:val="center"/>
          </w:tcPr>
          <w:p w14:paraId="790E8E89" w14:textId="637F8F2D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inkl. USt.</w:t>
            </w:r>
          </w:p>
        </w:tc>
        <w:tc>
          <w:tcPr>
            <w:tcW w:w="1814" w:type="dxa"/>
            <w:vAlign w:val="center"/>
          </w:tcPr>
          <w:p w14:paraId="3E7F1A27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</w:tbl>
    <w:p w14:paraId="0283D1F5" w14:textId="1CD8E55A" w:rsidR="00C336B6" w:rsidRDefault="00C336B6" w:rsidP="00A914EB"/>
    <w:p w14:paraId="47E35CFA" w14:textId="7C91C6D3" w:rsidR="00C336B6" w:rsidRDefault="00C336B6" w:rsidP="00A914EB">
      <w:r>
        <w:t>Zahlungsfrist 30 Tage netto.</w:t>
      </w:r>
    </w:p>
    <w:p w14:paraId="7F8580DD" w14:textId="77777777" w:rsidR="00C336B6" w:rsidRDefault="00C336B6" w:rsidP="00A914EB">
      <w:r>
        <w:br w:type="page"/>
      </w:r>
    </w:p>
    <w:p w14:paraId="519D5961" w14:textId="2AE60A7E" w:rsidR="001C562E" w:rsidRDefault="001C562E" w:rsidP="00A914EB">
      <w:pPr>
        <w:rPr>
          <w:u w:val="single"/>
        </w:rPr>
      </w:pPr>
      <w:r w:rsidRPr="00A914EB">
        <w:rPr>
          <w:u w:val="single"/>
        </w:rPr>
        <w:lastRenderedPageBreak/>
        <w:t>Optionale Gewährung</w:t>
      </w:r>
      <w:r w:rsidR="00145714" w:rsidRPr="00A914EB">
        <w:rPr>
          <w:u w:val="single"/>
        </w:rPr>
        <w:t xml:space="preserve"> von</w:t>
      </w:r>
      <w:r w:rsidRPr="00A914EB">
        <w:rPr>
          <w:u w:val="single"/>
        </w:rPr>
        <w:t xml:space="preserve"> Preisnachlass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/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Skont</w:t>
      </w:r>
      <w:r w:rsidR="008A1450" w:rsidRPr="00A914EB">
        <w:rPr>
          <w:u w:val="single"/>
        </w:rPr>
        <w:t>i</w:t>
      </w:r>
      <w:r w:rsidRPr="00A914EB">
        <w:rPr>
          <w:u w:val="single"/>
        </w:rPr>
        <w:t>:</w:t>
      </w:r>
    </w:p>
    <w:p w14:paraId="562D3B12" w14:textId="77777777" w:rsidR="00A914EB" w:rsidRPr="00A914EB" w:rsidRDefault="00A914EB" w:rsidP="00A914EB">
      <w:pPr>
        <w:rPr>
          <w:u w:val="single"/>
        </w:rPr>
      </w:pPr>
    </w:p>
    <w:tbl>
      <w:tblPr>
        <w:tblStyle w:val="Tabellenraster"/>
        <w:tblW w:w="9253" w:type="dxa"/>
        <w:tblLook w:val="04A0" w:firstRow="1" w:lastRow="0" w:firstColumn="1" w:lastColumn="0" w:noHBand="0" w:noVBand="1"/>
      </w:tblPr>
      <w:tblGrid>
        <w:gridCol w:w="5807"/>
        <w:gridCol w:w="1134"/>
        <w:gridCol w:w="2312"/>
      </w:tblGrid>
      <w:tr w:rsidR="00C336B6" w:rsidRPr="00864BA7" w14:paraId="5C6F032F" w14:textId="77777777" w:rsidTr="0083398E">
        <w:trPr>
          <w:trHeight w:val="658"/>
        </w:trPr>
        <w:tc>
          <w:tcPr>
            <w:tcW w:w="5807" w:type="dxa"/>
            <w:vAlign w:val="center"/>
          </w:tcPr>
          <w:p w14:paraId="3EEC534D" w14:textId="633173A0" w:rsidR="00C336B6" w:rsidRPr="00864BA7" w:rsidRDefault="0083398E" w:rsidP="0072193A">
            <w:r w:rsidRPr="0083398E">
              <w:rPr>
                <w:u w:val="single"/>
              </w:rPr>
              <w:t>z</w:t>
            </w:r>
            <w:r w:rsidR="0072193A" w:rsidRPr="0083398E">
              <w:rPr>
                <w:u w:val="single"/>
              </w:rPr>
              <w:t xml:space="preserve">usätzlicher </w:t>
            </w:r>
            <w:r w:rsidR="00C336B6" w:rsidRPr="0083398E">
              <w:rPr>
                <w:u w:val="single"/>
              </w:rPr>
              <w:t>Preisnachlass</w:t>
            </w:r>
            <w:r w:rsidR="00C336B6" w:rsidRPr="00864BA7">
              <w:t xml:space="preserve"> ohne Bedingungen auf die</w:t>
            </w:r>
            <w:r w:rsidR="0072193A">
              <w:t xml:space="preserve"> oben genannte</w:t>
            </w:r>
            <w:r w:rsidR="00C336B6" w:rsidRPr="00864BA7">
              <w:t xml:space="preserve"> Angebotssumme</w:t>
            </w:r>
            <w:r w:rsidR="00C336B6">
              <w:t>, inkl. USt.</w:t>
            </w:r>
          </w:p>
        </w:tc>
        <w:tc>
          <w:tcPr>
            <w:tcW w:w="3446" w:type="dxa"/>
            <w:gridSpan w:val="2"/>
            <w:vAlign w:val="center"/>
          </w:tcPr>
          <w:p w14:paraId="0B4475FC" w14:textId="37E8022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</w:tr>
      <w:tr w:rsidR="00C336B6" w:rsidRPr="00864BA7" w14:paraId="2BD4EB9F" w14:textId="77777777" w:rsidTr="00A914EB">
        <w:trPr>
          <w:trHeight w:val="454"/>
        </w:trPr>
        <w:tc>
          <w:tcPr>
            <w:tcW w:w="5807" w:type="dxa"/>
            <w:vMerge w:val="restart"/>
          </w:tcPr>
          <w:p w14:paraId="29DA1C95" w14:textId="77777777" w:rsidR="00C336B6" w:rsidRPr="00864BA7" w:rsidRDefault="00C336B6" w:rsidP="00A914EB"/>
          <w:p w14:paraId="2F87594B" w14:textId="77777777" w:rsidR="00C336B6" w:rsidRPr="00864BA7" w:rsidRDefault="00C336B6" w:rsidP="00A914EB">
            <w:r w:rsidRPr="00864BA7">
              <w:t>Skonto</w:t>
            </w:r>
            <w:r w:rsidRPr="00864BA7">
              <w:rPr>
                <w:rStyle w:val="Funotenzeichen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767971ED" w14:textId="4BBBD23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C148F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15410272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225FF7D9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56B40570" w14:textId="0EA67E14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53419013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0EC18037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7A078536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0D8E527F" w14:textId="48A61EFD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7FF78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</w:tbl>
    <w:p w14:paraId="3C4AD98F" w14:textId="0CADE2C2" w:rsidR="001F5E9E" w:rsidRPr="00F62667" w:rsidRDefault="001F5E9E" w:rsidP="00A914EB">
      <w:pPr>
        <w:pStyle w:val="berschrift2"/>
      </w:pPr>
      <w:r w:rsidRPr="00F62667">
        <w:t>Angabe KMU – Größe des Wirtschaftsteilnehmers</w:t>
      </w:r>
    </w:p>
    <w:p w14:paraId="3ABCD717" w14:textId="77777777" w:rsidR="001F5E9E" w:rsidRDefault="001F5E9E" w:rsidP="00A914EB">
      <w:r w:rsidRPr="000212ED">
        <w:t>Der Begriff KMU umfasst Kleinstunternehmen, kleine Unternehmen und mittlere Unternehmen. Die Definition wird vom Statischen Bundesamt in Anlehnung an die Empfehlung (2003/361/EG) der Europäischen Kommission nach Umsatz- und Beschäftigtengrößenklassen definiert.</w:t>
      </w:r>
    </w:p>
    <w:p w14:paraId="329777DF" w14:textId="77777777" w:rsidR="00A914EB" w:rsidRDefault="00A914EB" w:rsidP="00A914EB"/>
    <w:p w14:paraId="1E8904E3" w14:textId="79E0728D" w:rsidR="001F5E9E" w:rsidRDefault="001F5E9E" w:rsidP="00A914EB">
      <w:r w:rsidRPr="001F5E9E">
        <w:t>Bitte Zutreffendes ankreuzen</w:t>
      </w:r>
      <w:r>
        <w:t>.</w:t>
      </w:r>
    </w:p>
    <w:p w14:paraId="0FE38910" w14:textId="77777777" w:rsidR="00A914EB" w:rsidRPr="000212ED" w:rsidRDefault="00A914EB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992"/>
      </w:tblGrid>
      <w:tr w:rsidR="001F5E9E" w:rsidRPr="00C45846" w14:paraId="774E94DB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098D4C50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Kleinstunternehmen</w:t>
            </w:r>
          </w:p>
          <w:p w14:paraId="0CB5565B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EAADD" w14:textId="77777777" w:rsidR="001F5E9E" w:rsidRPr="00C45846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Kleinstunternehmen, wenn es nicht mehr als 9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64ADB6E6" w14:textId="21729C98" w:rsidR="001F5E9E" w:rsidRPr="00C45846" w:rsidRDefault="00426D13" w:rsidP="001F5E9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52243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4C4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34C08F36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1CB186B4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Kleines Unternehmen</w:t>
            </w:r>
          </w:p>
          <w:p w14:paraId="618965A8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DB5B2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lein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0 Millionen € aufweist.</w:t>
            </w:r>
          </w:p>
        </w:tc>
        <w:tc>
          <w:tcPr>
            <w:tcW w:w="992" w:type="dxa"/>
            <w:vAlign w:val="center"/>
          </w:tcPr>
          <w:p w14:paraId="7C005B6E" w14:textId="77777777" w:rsidR="001F5E9E" w:rsidRDefault="00426D13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1622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268E9735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5A42D505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Mittleres Unternehmen</w:t>
            </w:r>
          </w:p>
          <w:p w14:paraId="50F308D1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61843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mittleres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7CFD901D" w14:textId="77777777" w:rsidR="001F5E9E" w:rsidRDefault="00426D13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-20186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59F6A73D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474B8AAB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Großunternehmen</w:t>
            </w:r>
          </w:p>
          <w:p w14:paraId="3813A7BA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1649BC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Großu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DA4A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und/oder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über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23178FDC" w14:textId="77777777" w:rsidR="001F5E9E" w:rsidRDefault="00426D13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373736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</w:tbl>
    <w:p w14:paraId="1EFCFB85" w14:textId="77777777" w:rsidR="001F5E9E" w:rsidRDefault="001F5E9E" w:rsidP="00A914EB">
      <w:pPr>
        <w:pStyle w:val="berschrift2"/>
      </w:pPr>
      <w:r>
        <w:t>Nationalität des Eigentümers</w:t>
      </w:r>
    </w:p>
    <w:p w14:paraId="6A49EF83" w14:textId="76FCAAAD" w:rsidR="001F5E9E" w:rsidRDefault="001F5E9E" w:rsidP="00A914EB">
      <w:r w:rsidRPr="00A914EB">
        <w:t>Die Angabe der Nationalität des wirtschaftlichen Eigentümers ist verpflichtend, wenn der Bieter nicht börsennotiert ist.</w:t>
      </w:r>
    </w:p>
    <w:p w14:paraId="562CB172" w14:textId="77777777" w:rsidR="00A914EB" w:rsidRPr="00A914EB" w:rsidRDefault="00A914EB" w:rsidP="00A914EB"/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4961"/>
        <w:gridCol w:w="4253"/>
      </w:tblGrid>
      <w:tr w:rsidR="001F5E9E" w:rsidRPr="00C45846" w14:paraId="78465AB2" w14:textId="77777777" w:rsidTr="001F5E9E">
        <w:trPr>
          <w:trHeight w:val="680"/>
        </w:trPr>
        <w:tc>
          <w:tcPr>
            <w:tcW w:w="4961" w:type="dxa"/>
            <w:vAlign w:val="center"/>
          </w:tcPr>
          <w:p w14:paraId="31765865" w14:textId="77777777" w:rsidR="001F5E9E" w:rsidRPr="00C45846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Der Bieter ist börsennotiert</w:t>
            </w: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364675039"/>
            <w:placeholder>
              <w:docPart w:val="216A4C55679941159D484750D66DFAE3"/>
            </w:placeholder>
            <w:showingPlcHdr/>
            <w:comboBox>
              <w:listItem w:value="Wählen Sie ein Element aus."/>
              <w:listItem w:displayText="ja" w:value="ja"/>
              <w:listItem w:displayText="nein" w:value="nein"/>
            </w:comboBox>
          </w:sdtPr>
          <w:sdtEndPr>
            <w:rPr>
              <w:sz w:val="20"/>
              <w:szCs w:val="20"/>
            </w:rPr>
          </w:sdtEndPr>
          <w:sdtContent>
            <w:tc>
              <w:tcPr>
                <w:tcW w:w="4253" w:type="dxa"/>
                <w:vAlign w:val="center"/>
              </w:tcPr>
              <w:p w14:paraId="2429F26F" w14:textId="77777777" w:rsidR="001F5E9E" w:rsidRPr="00C45846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B632E2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Wählen Sie ein Element aus.</w:t>
                </w:r>
              </w:p>
            </w:tc>
          </w:sdtContent>
        </w:sdt>
      </w:tr>
      <w:tr w:rsidR="001F5E9E" w:rsidRPr="00C45846" w14:paraId="674E4F6B" w14:textId="77777777" w:rsidTr="001F5E9E">
        <w:trPr>
          <w:trHeight w:val="964"/>
        </w:trPr>
        <w:tc>
          <w:tcPr>
            <w:tcW w:w="4961" w:type="dxa"/>
            <w:vAlign w:val="center"/>
          </w:tcPr>
          <w:p w14:paraId="3E125EB8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Falls der Bieter nicht börsennotiert ist, </w:t>
            </w:r>
          </w:p>
          <w:p w14:paraId="61C87CA7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Angabe der Staatsangehörigkeit des wirtschaftlichen Eigentümers des bietenden Unternehmens:</w:t>
            </w:r>
          </w:p>
        </w:tc>
        <w:sdt>
          <w:sdtPr>
            <w:rPr>
              <w:rFonts w:ascii="Times New Roman" w:hAnsi="Times New Roman" w:cs="Times New Roman"/>
              <w:b/>
              <w:sz w:val="22"/>
              <w:szCs w:val="22"/>
              <w:highlight w:val="lightGray"/>
            </w:rPr>
            <w:id w:val="-492412683"/>
            <w:placeholder>
              <w:docPart w:val="758DF8BF7EBD4C28A1B2F058011C3447"/>
            </w:placeholder>
            <w:showingPlcHdr/>
          </w:sdtPr>
          <w:sdtEndPr/>
          <w:sdtContent>
            <w:tc>
              <w:tcPr>
                <w:tcW w:w="4253" w:type="dxa"/>
                <w:vAlign w:val="center"/>
              </w:tcPr>
              <w:p w14:paraId="6362FB44" w14:textId="77777777" w:rsidR="001F5E9E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b/>
                    <w:sz w:val="22"/>
                    <w:szCs w:val="22"/>
                    <w:highlight w:val="lightGray"/>
                  </w:rPr>
                </w:pPr>
                <w:r w:rsidRPr="00435219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17359DE1" w14:textId="77777777" w:rsidR="00A914EB" w:rsidRDefault="00A914EB" w:rsidP="00A914EB"/>
    <w:p w14:paraId="50EC071B" w14:textId="77777777" w:rsidR="00A914EB" w:rsidRDefault="00A914EB" w:rsidP="00A914EB">
      <w:r>
        <w:br w:type="page"/>
      </w:r>
    </w:p>
    <w:p w14:paraId="5EFA2BAB" w14:textId="7EF67B7B" w:rsidR="001F5E9E" w:rsidRDefault="001F5E9E" w:rsidP="00A914EB">
      <w:pPr>
        <w:pStyle w:val="berschrift2"/>
      </w:pPr>
      <w:r>
        <w:lastRenderedPageBreak/>
        <w:t>Angaben zu Unteraufträgen</w:t>
      </w:r>
    </w:p>
    <w:p w14:paraId="3E6A2865" w14:textId="665B3CB1" w:rsidR="001F5E9E" w:rsidRDefault="001F5E9E" w:rsidP="00B318E8">
      <w:r>
        <w:t xml:space="preserve">Bitte </w:t>
      </w:r>
      <w:r w:rsidR="00F86377">
        <w:t xml:space="preserve">kreuzen Sie Zutreffendes an </w:t>
      </w:r>
      <w:r>
        <w:t>und geben ggf. die notwendigen Informationen</w:t>
      </w:r>
      <w:r w:rsidR="00F86377">
        <w:t xml:space="preserve"> an</w:t>
      </w:r>
      <w:r>
        <w:t>.</w:t>
      </w:r>
    </w:p>
    <w:p w14:paraId="6A76490B" w14:textId="77777777" w:rsidR="00B318E8" w:rsidRPr="000D0C5D" w:rsidRDefault="00B318E8" w:rsidP="00B318E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118"/>
        <w:gridCol w:w="3402"/>
        <w:gridCol w:w="284"/>
        <w:gridCol w:w="1701"/>
      </w:tblGrid>
      <w:tr w:rsidR="001F5E9E" w:rsidRPr="00C45846" w14:paraId="33EA722D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099C8C67" w14:textId="62332A09" w:rsidR="001F5E9E" w:rsidRPr="00C45846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die angebotenen Leistungen werden vom Bieter selbst im/mit dem eigenen Betrieb erbracht</w:t>
            </w:r>
          </w:p>
        </w:tc>
        <w:tc>
          <w:tcPr>
            <w:tcW w:w="1985" w:type="dxa"/>
            <w:gridSpan w:val="2"/>
            <w:vAlign w:val="center"/>
          </w:tcPr>
          <w:p w14:paraId="55C2F97F" w14:textId="77777777" w:rsidR="001F5E9E" w:rsidRPr="00C45846" w:rsidRDefault="00426D13" w:rsidP="00E114C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341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02F7F817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442AF78C" w14:textId="5330FF6D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der Einsatz von Unterauftragnehmern ist geplant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985" w:type="dxa"/>
            <w:gridSpan w:val="2"/>
            <w:vAlign w:val="center"/>
          </w:tcPr>
          <w:p w14:paraId="3F678F79" w14:textId="77777777" w:rsidR="001F5E9E" w:rsidRDefault="00426D13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113783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461AF17D" w14:textId="77777777" w:rsidTr="00864BA7">
        <w:trPr>
          <w:trHeight w:val="510"/>
        </w:trPr>
        <w:tc>
          <w:tcPr>
            <w:tcW w:w="8505" w:type="dxa"/>
            <w:gridSpan w:val="4"/>
            <w:vAlign w:val="center"/>
          </w:tcPr>
          <w:p w14:paraId="7DF549BE" w14:textId="341FF402" w:rsidR="001F5E9E" w:rsidRPr="007430AC" w:rsidRDefault="00064AAF" w:rsidP="007430A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Falls zutreffend, sind die nachfolgenden Angaben – sofern bereits bekannt – anzugeben.</w:t>
            </w:r>
          </w:p>
        </w:tc>
      </w:tr>
      <w:tr w:rsidR="001F5E9E" w:rsidRPr="00C45846" w14:paraId="56019DEE" w14:textId="77777777" w:rsidTr="00A3307C">
        <w:trPr>
          <w:trHeight w:val="510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12AF35B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Name des Unterauftragnehmers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1AE33CB3" w14:textId="156CB113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Beschreibung der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als Unterauftrag vorgesehenen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Teilleistung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A9C5B9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Anteil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der</w:t>
            </w:r>
          </w:p>
          <w:p w14:paraId="7B71C0E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Gesamtleistung</w:t>
            </w:r>
          </w:p>
        </w:tc>
      </w:tr>
      <w:tr w:rsidR="001F5E9E" w:rsidRPr="00C45846" w14:paraId="248C59F1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171488CF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09D11C68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B85E4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  <w:tr w:rsidR="001F5E9E" w:rsidRPr="00C45846" w14:paraId="7A0E0068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37632B6C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7285A2E7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BC75B80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</w:tbl>
    <w:p w14:paraId="5F8F507A" w14:textId="69791EFD" w:rsidR="001F5E9E" w:rsidRDefault="001F5E9E" w:rsidP="00A914EB">
      <w:pPr>
        <w:pStyle w:val="berschrift2"/>
      </w:pPr>
      <w:r>
        <w:t>Angaben zur Bewerber- und Bietergemeinschaft</w:t>
      </w:r>
    </w:p>
    <w:p w14:paraId="13A9929E" w14:textId="77777777" w:rsidR="00B318E8" w:rsidRDefault="001F5E9E" w:rsidP="00A914EB">
      <w:r>
        <w:t xml:space="preserve">Die nachfolgenden Angaben sind nur erforderlich, wenn die Bewerbung bzw. das Angebot durch eine Bewerber- bzw. Bietergemeinschaft eingereicht wird. </w:t>
      </w:r>
    </w:p>
    <w:p w14:paraId="22629F45" w14:textId="77777777" w:rsidR="00B318E8" w:rsidRDefault="00B318E8" w:rsidP="00A914EB"/>
    <w:p w14:paraId="180F3E13" w14:textId="1A3C9D13" w:rsidR="001F5E9E" w:rsidRDefault="001F5E9E" w:rsidP="00A914EB">
      <w:r>
        <w:t>Anzugeben ist jeweils der Name des Unternehmens, die Rechtsform und die vollständige Anschrift.</w:t>
      </w:r>
    </w:p>
    <w:p w14:paraId="1B081245" w14:textId="77777777" w:rsidR="00B318E8" w:rsidRDefault="00B318E8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1F5E9E" w14:paraId="7DDA0EA3" w14:textId="77777777" w:rsidTr="00A3307C">
        <w:trPr>
          <w:trHeight w:val="680"/>
        </w:trPr>
        <w:tc>
          <w:tcPr>
            <w:tcW w:w="6520" w:type="dxa"/>
            <w:vAlign w:val="center"/>
          </w:tcPr>
          <w:p w14:paraId="1BCD2C02" w14:textId="77777777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Die Bewerbung bzw. das Angebot wird von einer </w:t>
            </w:r>
            <w:r w:rsidRPr="00492B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Bewerber- bzw. Bietergemeinschaft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eingereicht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1985" w:type="dxa"/>
            <w:vAlign w:val="center"/>
          </w:tcPr>
          <w:p w14:paraId="291DF8AF" w14:textId="77777777" w:rsidR="001F5E9E" w:rsidRDefault="00426D13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2702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0C650D" w14:paraId="44A50F3C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317084D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Bevollmächtigter Vertreter</w:t>
            </w:r>
          </w:p>
        </w:tc>
      </w:tr>
      <w:tr w:rsidR="001F5E9E" w:rsidRPr="000C650D" w14:paraId="24732C53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0B46568E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2D9AD906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7178427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weitere Mitglieder der Bewerber- bzw. Bietergemeinschaft</w:t>
            </w:r>
          </w:p>
        </w:tc>
      </w:tr>
      <w:tr w:rsidR="001F5E9E" w:rsidRPr="000C650D" w14:paraId="018F2FE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8849685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064550C2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6D2D849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75A77CD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C37D9B3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A5CE1" w:rsidRPr="000C650D" w14:paraId="427067EE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60373EC8" w14:textId="77777777" w:rsidR="001A5CE1" w:rsidRPr="000C650D" w:rsidRDefault="001A5CE1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763D6758" w14:textId="10EEF57A" w:rsidR="001A5CE1" w:rsidRDefault="001A5CE1" w:rsidP="001A5CE1">
      <w:pPr>
        <w:pStyle w:val="berschrift2"/>
        <w:numPr>
          <w:ilvl w:val="0"/>
          <w:numId w:val="0"/>
        </w:numPr>
        <w:spacing w:before="0" w:after="0" w:line="240" w:lineRule="auto"/>
        <w:ind w:left="357"/>
      </w:pPr>
    </w:p>
    <w:p w14:paraId="3A4C0F3B" w14:textId="77777777" w:rsidR="001A5CE1" w:rsidRDefault="001A5CE1">
      <w:pPr>
        <w:tabs>
          <w:tab w:val="clear" w:pos="0"/>
        </w:tabs>
        <w:contextualSpacing w:val="0"/>
        <w:jc w:val="left"/>
        <w:rPr>
          <w:b/>
        </w:rPr>
      </w:pPr>
      <w:r>
        <w:br w:type="page"/>
      </w:r>
    </w:p>
    <w:p w14:paraId="6B359F52" w14:textId="1E77D545" w:rsidR="008A1450" w:rsidRDefault="008A1450" w:rsidP="00A914EB">
      <w:pPr>
        <w:pStyle w:val="berschrift2"/>
      </w:pPr>
      <w:r>
        <w:lastRenderedPageBreak/>
        <w:t>Verbindlichkeitserklärung zum Angebot</w:t>
      </w:r>
    </w:p>
    <w:p w14:paraId="313D727C" w14:textId="672F8EBB" w:rsidR="008A1450" w:rsidRDefault="008A1450" w:rsidP="00A914EB">
      <w:r>
        <w:t>Dem Angebot liegen die</w:t>
      </w:r>
      <w:r w:rsidR="00145714">
        <w:t xml:space="preserve"> vollständigen</w:t>
      </w:r>
      <w:r>
        <w:t xml:space="preserve"> Vergabeunterlagen zum o.a. Vergabeverfahren in aktuellster Version zu Grund</w:t>
      </w:r>
      <w:r w:rsidR="00145714">
        <w:t>, insbesondere die in der Angebotsaufforderung benannten</w:t>
      </w:r>
      <w:r>
        <w:t xml:space="preserve"> </w:t>
      </w:r>
      <w:r w:rsidR="00145714">
        <w:t>Anlagen, welche bei Angebotsannahme Vertragsbestandteil werden.</w:t>
      </w:r>
    </w:p>
    <w:p w14:paraId="341527A4" w14:textId="5F31D3FA" w:rsidR="00145714" w:rsidRDefault="00145714" w:rsidP="00A914EB"/>
    <w:p w14:paraId="1BB27B9D" w14:textId="11C3D6B8" w:rsidR="000F4DB3" w:rsidRDefault="000F4DB3" w:rsidP="00A914EB">
      <w:r w:rsidRPr="00F71E7F">
        <w:t>Sofern den Vergabeunterlagen ein nicht personalisiertes Vertragsmuster beigefügt ist, welches nicht direkt unterzeichnet mit dem Angebot einzureichen ist, erkenne/n ich/wir mit Angebotsabgabe die Inhalte des Vertragsmusters uneingeschränkt an und verpflichte/n mich/uns zur Unterzeichnung im Falle der Angebotsannahme.</w:t>
      </w:r>
    </w:p>
    <w:p w14:paraId="628826AC" w14:textId="068BA792" w:rsidR="008A1450" w:rsidRDefault="00145714" w:rsidP="00A914EB">
      <w:r>
        <w:t>I</w:t>
      </w:r>
      <w:r w:rsidR="008A1450">
        <w:t>ch</w:t>
      </w:r>
      <w:r>
        <w:t>/wir</w:t>
      </w:r>
      <w:r w:rsidR="008A1450">
        <w:t xml:space="preserve"> halte</w:t>
      </w:r>
      <w:r>
        <w:t>/n</w:t>
      </w:r>
      <w:r w:rsidR="008A1450">
        <w:t xml:space="preserve"> mich</w:t>
      </w:r>
      <w:r>
        <w:t>/uns</w:t>
      </w:r>
      <w:r w:rsidR="008A1450">
        <w:t xml:space="preserve"> </w:t>
      </w:r>
      <w:r w:rsidR="008A1450" w:rsidRPr="00864BA7">
        <w:t xml:space="preserve">bis zum Ablauf der </w:t>
      </w:r>
      <w:r>
        <w:t>Angebotsb</w:t>
      </w:r>
      <w:r w:rsidR="008A1450" w:rsidRPr="00864BA7">
        <w:t>indefrist</w:t>
      </w:r>
      <w:r>
        <w:t xml:space="preserve"> entsprechend der aktuellsten Auftragsbekanntmachung zum genannten Verfahren</w:t>
      </w:r>
      <w:r w:rsidR="008A1450" w:rsidRPr="00864BA7">
        <w:t xml:space="preserve"> an </w:t>
      </w:r>
      <w:r>
        <w:t>mein/unser</w:t>
      </w:r>
      <w:r w:rsidR="008A1450" w:rsidRPr="00864BA7">
        <w:t xml:space="preserve"> Angebot gebunden.</w:t>
      </w:r>
    </w:p>
    <w:p w14:paraId="510E88C3" w14:textId="77777777" w:rsidR="00C140F9" w:rsidRPr="00864BA7" w:rsidRDefault="00C140F9" w:rsidP="00A914EB"/>
    <w:p w14:paraId="3DD492B5" w14:textId="5AA3DAA3" w:rsidR="00C140F9" w:rsidRPr="00864BA7" w:rsidRDefault="00C140F9" w:rsidP="00A914EB">
      <w:r w:rsidRPr="00864BA7">
        <w:t>Ich/Wir bin/sind mir/uns bewusst, dass wissentlich falsche Erklärung im Angebot den Ausschluss von dieser</w:t>
      </w:r>
      <w:r w:rsidR="00864BA7">
        <w:t xml:space="preserve"> </w:t>
      </w:r>
      <w:r w:rsidRPr="00864BA7">
        <w:t>und von weiteren Vergaben zur Folge haben kann.</w:t>
      </w:r>
    </w:p>
    <w:p w14:paraId="0E0693B9" w14:textId="77777777" w:rsidR="003E249E" w:rsidRPr="00864BA7" w:rsidRDefault="003E249E" w:rsidP="00A914E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E249E" w14:paraId="03079854" w14:textId="77777777" w:rsidTr="00064AAF">
        <w:trPr>
          <w:trHeight w:val="964"/>
        </w:trPr>
        <w:tc>
          <w:tcPr>
            <w:tcW w:w="9204" w:type="dxa"/>
          </w:tcPr>
          <w:p w14:paraId="2D5DD02A" w14:textId="2FA4BA17" w:rsidR="003E249E" w:rsidRDefault="00F62667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249E" w14:paraId="189D5C7E" w14:textId="77777777" w:rsidTr="00F62667">
        <w:trPr>
          <w:trHeight w:val="404"/>
        </w:trPr>
        <w:tc>
          <w:tcPr>
            <w:tcW w:w="9204" w:type="dxa"/>
            <w:vAlign w:val="center"/>
          </w:tcPr>
          <w:p w14:paraId="556B836A" w14:textId="77777777" w:rsidR="003E249E" w:rsidRPr="00276151" w:rsidRDefault="003E249E" w:rsidP="00A914EB">
            <w:r w:rsidRPr="00B318E8">
              <w:rPr>
                <w:sz w:val="20"/>
                <w:szCs w:val="20"/>
              </w:rPr>
              <w:t>Firmenname des Bieters / Vor- und Nachname der erklärenden Person</w:t>
            </w:r>
          </w:p>
        </w:tc>
      </w:tr>
      <w:tr w:rsidR="00F62667" w14:paraId="78B6831B" w14:textId="77777777" w:rsidTr="00B318E8">
        <w:trPr>
          <w:trHeight w:val="1531"/>
        </w:trPr>
        <w:tc>
          <w:tcPr>
            <w:tcW w:w="9204" w:type="dxa"/>
            <w:vAlign w:val="center"/>
          </w:tcPr>
          <w:p w14:paraId="73A0F7AD" w14:textId="5AA7840F" w:rsidR="00F62667" w:rsidRPr="00B318E8" w:rsidRDefault="00C43C56" w:rsidP="00A9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Unterzeichnung</w:t>
            </w:r>
            <w:r w:rsidRPr="00B318E8">
              <w:rPr>
                <w:sz w:val="20"/>
                <w:szCs w:val="20"/>
              </w:rPr>
              <w:t xml:space="preserve"> </w:t>
            </w:r>
            <w:r w:rsidR="00F62667" w:rsidRPr="00B318E8">
              <w:rPr>
                <w:sz w:val="20"/>
                <w:szCs w:val="20"/>
              </w:rPr>
              <w:t>in Textform bei elektronischer Angebotsabgabe.</w:t>
            </w:r>
          </w:p>
          <w:p w14:paraId="014A946C" w14:textId="45C2D91E" w:rsidR="00F62667" w:rsidRPr="00B318E8" w:rsidRDefault="00F62667" w:rsidP="00A914EB">
            <w:pPr>
              <w:rPr>
                <w:sz w:val="20"/>
                <w:szCs w:val="20"/>
              </w:rPr>
            </w:pPr>
          </w:p>
          <w:p w14:paraId="7642D452" w14:textId="5B0798BC" w:rsidR="00B32DC5" w:rsidRPr="00B318E8" w:rsidRDefault="00F62667" w:rsidP="00A914EB">
            <w:pPr>
              <w:rPr>
                <w:sz w:val="20"/>
                <w:szCs w:val="20"/>
              </w:rPr>
            </w:pPr>
            <w:r w:rsidRPr="00B318E8">
              <w:rPr>
                <w:sz w:val="20"/>
                <w:szCs w:val="20"/>
              </w:rPr>
              <w:t>Sofern die Angebotsabgabe in Papierform zulässig ist</w:t>
            </w:r>
            <w:r w:rsidR="00C43C56">
              <w:rPr>
                <w:sz w:val="20"/>
                <w:szCs w:val="20"/>
              </w:rPr>
              <w:t xml:space="preserve"> und das Angebot auch in Papierform ein</w:t>
            </w:r>
            <w:r w:rsidR="0063359B">
              <w:rPr>
                <w:sz w:val="20"/>
                <w:szCs w:val="20"/>
              </w:rPr>
              <w:t>ge</w:t>
            </w:r>
            <w:r w:rsidR="00C43C56">
              <w:rPr>
                <w:sz w:val="20"/>
                <w:szCs w:val="20"/>
              </w:rPr>
              <w:t>reich</w:t>
            </w:r>
            <w:r w:rsidR="0063359B">
              <w:rPr>
                <w:sz w:val="20"/>
                <w:szCs w:val="20"/>
              </w:rPr>
              <w:t>t wird</w:t>
            </w:r>
            <w:r w:rsidRPr="00B318E8">
              <w:rPr>
                <w:sz w:val="20"/>
                <w:szCs w:val="20"/>
              </w:rPr>
              <w:t>, ist das Angebotsschreiben hier zu unterschreiben.</w:t>
            </w:r>
            <w:r w:rsidR="00B32DC5" w:rsidRPr="00B318E8">
              <w:rPr>
                <w:sz w:val="20"/>
                <w:szCs w:val="20"/>
              </w:rPr>
              <w:t xml:space="preserve"> Die Unterschrift gilt für den vollständigen Inhalt des Angebots.</w:t>
            </w:r>
          </w:p>
          <w:p w14:paraId="08F08465" w14:textId="77777777" w:rsidR="00C43C56" w:rsidRDefault="00C43C56" w:rsidP="00A914EB">
            <w:pPr>
              <w:rPr>
                <w:sz w:val="20"/>
                <w:szCs w:val="20"/>
              </w:rPr>
            </w:pPr>
          </w:p>
          <w:p w14:paraId="21669D8A" w14:textId="4D7B4B8C" w:rsidR="00F62667" w:rsidRDefault="00F62667" w:rsidP="00A914EB">
            <w:r w:rsidRPr="0063359B">
              <w:rPr>
                <w:sz w:val="20"/>
                <w:szCs w:val="20"/>
              </w:rPr>
              <w:t>Erfolgt</w:t>
            </w:r>
            <w:r w:rsidR="00C43C56" w:rsidRPr="0063359B">
              <w:rPr>
                <w:sz w:val="20"/>
                <w:szCs w:val="20"/>
              </w:rPr>
              <w:t xml:space="preserve"> keine</w:t>
            </w:r>
            <w:r w:rsidR="00C43C56">
              <w:rPr>
                <w:sz w:val="20"/>
                <w:szCs w:val="20"/>
              </w:rPr>
              <w:t xml:space="preserve"> Unterzeichnung</w:t>
            </w:r>
            <w:r w:rsidRPr="00B318E8">
              <w:rPr>
                <w:sz w:val="20"/>
                <w:szCs w:val="20"/>
              </w:rPr>
              <w:t>, gilt das Angebot als nicht abgegeben.</w:t>
            </w:r>
          </w:p>
        </w:tc>
      </w:tr>
    </w:tbl>
    <w:p w14:paraId="2989DE4A" w14:textId="54D09854" w:rsidR="00FD7E60" w:rsidRPr="00B27958" w:rsidRDefault="00FD7E60" w:rsidP="00A914EB"/>
    <w:sectPr w:rsidR="00FD7E60" w:rsidRPr="00B27958" w:rsidSect="00AC6DC7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6" w:h="16838" w:code="9"/>
      <w:pgMar w:top="930" w:right="1274" w:bottom="907" w:left="1418" w:header="90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4B10" w14:textId="77777777" w:rsidR="000F4DB3" w:rsidRDefault="000F4DB3" w:rsidP="00A914EB">
      <w:r>
        <w:separator/>
      </w:r>
    </w:p>
  </w:endnote>
  <w:endnote w:type="continuationSeparator" w:id="0">
    <w:p w14:paraId="08522A21" w14:textId="77777777" w:rsidR="000F4DB3" w:rsidRDefault="000F4DB3" w:rsidP="00A9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E960B" w14:textId="77777777" w:rsidR="000F4DB3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164095FF" wp14:editId="46C71813">
              <wp:simplePos x="0" y="0"/>
              <wp:positionH relativeFrom="column">
                <wp:posOffset>4957445</wp:posOffset>
              </wp:positionH>
              <wp:positionV relativeFrom="paragraph">
                <wp:posOffset>-673735</wp:posOffset>
              </wp:positionV>
              <wp:extent cx="980440" cy="1140460"/>
              <wp:effectExtent l="4445" t="254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140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F2A56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r w:rsidR="00426D13">
                            <w:fldChar w:fldCharType="begin"/>
                          </w:r>
                          <w:r w:rsidR="00426D13">
                            <w:instrText>NUMPAGES  \* Arabic  \* MERGEFORMAT</w:instrText>
                          </w:r>
                          <w:r w:rsidR="00426D13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426D13">
                            <w:rPr>
                              <w:noProof/>
                            </w:rPr>
                            <w:fldChar w:fldCharType="end"/>
                          </w:r>
                        </w:p>
                        <w:p w14:paraId="79BF674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r w:rsidR="00426D13">
                            <w:fldChar w:fldCharType="begin"/>
                          </w:r>
                          <w:r w:rsidR="00426D13">
                            <w:instrText>NUMPAGES  \* Arabic  \* MERGEFORMAT</w:instrText>
                          </w:r>
                          <w:r w:rsidR="00426D13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426D13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095F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90.35pt;margin-top:-53.05pt;width:77.2pt;height:89.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" stroked="f">
              <v:textbox inset="0,0,0,0">
                <w:txbxContent>
                  <w:p w14:paraId="6AF2A56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  <w:p w14:paraId="79BF674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8DCE" w14:textId="177EE026" w:rsidR="0063359B" w:rsidRDefault="0041299D" w:rsidP="0063359B">
    <w:r>
      <w:rPr>
        <w:sz w:val="18"/>
        <w:szCs w:val="14"/>
      </w:rPr>
      <w:tab/>
    </w:r>
    <w:r>
      <w:rPr>
        <w:sz w:val="18"/>
        <w:szCs w:val="14"/>
      </w:rPr>
      <w:tab/>
    </w:r>
    <w:r>
      <w:rPr>
        <w:sz w:val="18"/>
        <w:szCs w:val="14"/>
      </w:rPr>
      <w:tab/>
    </w:r>
    <w:r w:rsidR="006C0EA7" w:rsidRPr="0063359B">
      <w:rPr>
        <w:sz w:val="18"/>
        <w:szCs w:val="14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6C0EA7">
      <w:rPr>
        <w:sz w:val="18"/>
        <w:szCs w:val="14"/>
      </w:rPr>
      <w:fldChar w:fldCharType="begin"/>
    </w:r>
    <w:r w:rsidR="006C0EA7" w:rsidRPr="006C0EA7">
      <w:rPr>
        <w:sz w:val="18"/>
        <w:szCs w:val="14"/>
      </w:rPr>
      <w:instrText>PAGE  \* Arabic  \* MERGEFORMAT</w:instrText>
    </w:r>
    <w:r w:rsidR="006C0EA7" w:rsidRPr="006C0EA7">
      <w:rPr>
        <w:sz w:val="18"/>
        <w:szCs w:val="14"/>
      </w:rPr>
      <w:fldChar w:fldCharType="separate"/>
    </w:r>
    <w:r w:rsidR="006C0EA7" w:rsidRPr="006C0EA7">
      <w:rPr>
        <w:sz w:val="18"/>
        <w:szCs w:val="14"/>
      </w:rPr>
      <w:t>1</w:t>
    </w:r>
    <w:r w:rsidR="006C0EA7" w:rsidRPr="006C0EA7">
      <w:rPr>
        <w:sz w:val="18"/>
        <w:szCs w:val="14"/>
      </w:rPr>
      <w:fldChar w:fldCharType="end"/>
    </w:r>
    <w:r w:rsidR="006C0EA7" w:rsidRPr="006C0EA7">
      <w:rPr>
        <w:sz w:val="18"/>
        <w:szCs w:val="14"/>
      </w:rPr>
      <w:t>/</w:t>
    </w:r>
    <w:r w:rsidR="006C0EA7" w:rsidRPr="006C0EA7">
      <w:rPr>
        <w:sz w:val="18"/>
        <w:szCs w:val="14"/>
      </w:rPr>
      <w:fldChar w:fldCharType="begin"/>
    </w:r>
    <w:r w:rsidR="006C0EA7" w:rsidRPr="006C0EA7">
      <w:rPr>
        <w:sz w:val="18"/>
        <w:szCs w:val="14"/>
      </w:rPr>
      <w:instrText>NUMPAGES  \* Arabic  \* MERGEFORMAT</w:instrText>
    </w:r>
    <w:r w:rsidR="006C0EA7" w:rsidRPr="006C0EA7">
      <w:rPr>
        <w:sz w:val="18"/>
        <w:szCs w:val="14"/>
      </w:rPr>
      <w:fldChar w:fldCharType="separate"/>
    </w:r>
    <w:r w:rsidR="006C0EA7" w:rsidRPr="006C0EA7">
      <w:rPr>
        <w:sz w:val="18"/>
        <w:szCs w:val="14"/>
      </w:rPr>
      <w:t>11</w:t>
    </w:r>
    <w:r w:rsidR="006C0EA7" w:rsidRPr="006C0EA7">
      <w:rPr>
        <w:sz w:val="18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40A4" w14:textId="77777777" w:rsidR="000F4DB3" w:rsidRDefault="000F4DB3" w:rsidP="00A914E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392E" w14:textId="5944C5C1" w:rsidR="000F4DB3" w:rsidRPr="006C0EA7" w:rsidRDefault="0041299D" w:rsidP="006C0EA7">
    <w:pPr>
      <w:rPr>
        <w:sz w:val="20"/>
        <w:szCs w:val="16"/>
      </w:rPr>
    </w:pPr>
    <w:r>
      <w:rPr>
        <w:sz w:val="20"/>
        <w:szCs w:val="16"/>
      </w:rPr>
      <w:tab/>
    </w:r>
    <w:r>
      <w:rPr>
        <w:sz w:val="20"/>
        <w:szCs w:val="16"/>
      </w:rPr>
      <w:tab/>
    </w:r>
    <w:r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6C0EA7">
      <w:rPr>
        <w:sz w:val="18"/>
        <w:szCs w:val="14"/>
      </w:rPr>
      <w:fldChar w:fldCharType="begin"/>
    </w:r>
    <w:r w:rsidR="006C0EA7" w:rsidRPr="006C0EA7">
      <w:rPr>
        <w:sz w:val="18"/>
        <w:szCs w:val="14"/>
      </w:rPr>
      <w:instrText>PAGE  \* Arabic  \* MERGEFORMAT</w:instrText>
    </w:r>
    <w:r w:rsidR="006C0EA7" w:rsidRPr="006C0EA7">
      <w:rPr>
        <w:sz w:val="18"/>
        <w:szCs w:val="14"/>
      </w:rPr>
      <w:fldChar w:fldCharType="separate"/>
    </w:r>
    <w:r w:rsidR="006C0EA7" w:rsidRPr="006C0EA7">
      <w:rPr>
        <w:sz w:val="18"/>
        <w:szCs w:val="14"/>
      </w:rPr>
      <w:t>1</w:t>
    </w:r>
    <w:r w:rsidR="006C0EA7" w:rsidRPr="006C0EA7">
      <w:rPr>
        <w:sz w:val="18"/>
        <w:szCs w:val="14"/>
      </w:rPr>
      <w:fldChar w:fldCharType="end"/>
    </w:r>
    <w:r w:rsidR="006C0EA7" w:rsidRPr="006C0EA7">
      <w:rPr>
        <w:sz w:val="18"/>
        <w:szCs w:val="14"/>
      </w:rPr>
      <w:t>/</w:t>
    </w:r>
    <w:r w:rsidR="006C0EA7" w:rsidRPr="006C0EA7">
      <w:rPr>
        <w:sz w:val="18"/>
        <w:szCs w:val="14"/>
      </w:rPr>
      <w:fldChar w:fldCharType="begin"/>
    </w:r>
    <w:r w:rsidR="006C0EA7" w:rsidRPr="006C0EA7">
      <w:rPr>
        <w:sz w:val="18"/>
        <w:szCs w:val="14"/>
      </w:rPr>
      <w:instrText>NUMPAGES  \* Arabic  \* MERGEFORMAT</w:instrText>
    </w:r>
    <w:r w:rsidR="006C0EA7" w:rsidRPr="006C0EA7">
      <w:rPr>
        <w:sz w:val="18"/>
        <w:szCs w:val="14"/>
      </w:rPr>
      <w:fldChar w:fldCharType="separate"/>
    </w:r>
    <w:r w:rsidR="006C0EA7" w:rsidRPr="006C0EA7">
      <w:rPr>
        <w:sz w:val="18"/>
        <w:szCs w:val="14"/>
      </w:rPr>
      <w:t>11</w:t>
    </w:r>
    <w:r w:rsidR="006C0EA7" w:rsidRPr="006C0EA7">
      <w:rPr>
        <w:sz w:val="18"/>
        <w:szCs w:val="1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0BB0" w14:textId="77777777" w:rsidR="000F4DB3" w:rsidRPr="00AE2589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01C9E57C" wp14:editId="397584B0">
              <wp:simplePos x="0" y="0"/>
              <wp:positionH relativeFrom="column">
                <wp:posOffset>5576570</wp:posOffset>
              </wp:positionH>
              <wp:positionV relativeFrom="paragraph">
                <wp:posOffset>-60325</wp:posOffset>
              </wp:positionV>
              <wp:extent cx="715010" cy="267335"/>
              <wp:effectExtent l="4445" t="0" r="4445" b="254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267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DC005" w14:textId="77777777" w:rsidR="000F4DB3" w:rsidRPr="00B14A55" w:rsidRDefault="000F4DB3" w:rsidP="00A914EB">
                          <w:r w:rsidRPr="00B14A55">
                            <w:fldChar w:fldCharType="begin"/>
                          </w:r>
                          <w:r w:rsidRPr="00B14A55">
                            <w:instrText>PAGE  \* Arabic  \* MERGEFORMAT</w:instrText>
                          </w:r>
                          <w:r w:rsidRPr="00B14A55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B14A55">
                            <w:fldChar w:fldCharType="end"/>
                          </w:r>
                          <w:r w:rsidRPr="00B14A55">
                            <w:t>/</w:t>
                          </w:r>
                          <w:r w:rsidR="00426D13">
                            <w:fldChar w:fldCharType="begin"/>
                          </w:r>
                          <w:r w:rsidR="00426D13">
                            <w:instrText>NUMPAGES  \* Arabic  \* MERGEFORMAT</w:instrText>
                          </w:r>
                          <w:r w:rsidR="00426D13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426D13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C9E5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39.1pt;margin-top:-4.75pt;width:56.3pt;height:21.0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" stroked="f">
              <v:textbox inset="0,0,0,0">
                <w:txbxContent>
                  <w:p w14:paraId="05FDC005" w14:textId="77777777" w:rsidR="000F4DB3" w:rsidRPr="00B14A55" w:rsidRDefault="000F4DB3" w:rsidP="00A914EB">
                    <w:r w:rsidRPr="00B14A55">
                      <w:fldChar w:fldCharType="begin"/>
                    </w:r>
                    <w:r w:rsidRPr="00B14A55">
                      <w:instrText>PAGE  \* Arabic  \* MERGEFORMAT</w:instrText>
                    </w:r>
                    <w:r w:rsidRPr="00B14A55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B14A55">
                      <w:fldChar w:fldCharType="end"/>
                    </w:r>
                    <w:r w:rsidRPr="00B14A55">
                      <w:t>/</w:t>
                    </w:r>
                    <w:fldSimple w:instr="NUMPAGES  \* Arabic  \* MERGEFORMAT">
                      <w:r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A1B6" w14:textId="77777777" w:rsidR="000F4DB3" w:rsidRDefault="000F4DB3" w:rsidP="00A914EB">
      <w:r>
        <w:separator/>
      </w:r>
    </w:p>
  </w:footnote>
  <w:footnote w:type="continuationSeparator" w:id="0">
    <w:p w14:paraId="1218FAA1" w14:textId="77777777" w:rsidR="000F4DB3" w:rsidRDefault="000F4DB3" w:rsidP="00A914EB">
      <w:r>
        <w:continuationSeparator/>
      </w:r>
    </w:p>
  </w:footnote>
  <w:footnote w:id="1">
    <w:p w14:paraId="033E79B6" w14:textId="77777777" w:rsidR="000F4DB3" w:rsidRPr="00B318E8" w:rsidRDefault="000F4DB3" w:rsidP="00A914EB">
      <w:pPr>
        <w:pStyle w:val="Funotentext"/>
        <w:rPr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B318E8">
        <w:rPr>
          <w:sz w:val="18"/>
          <w:szCs w:val="18"/>
        </w:rPr>
        <w:t>Die Mindestfrist beträgt 14 Tage.</w:t>
      </w:r>
    </w:p>
    <w:p w14:paraId="0ECFE993" w14:textId="793A04ED" w:rsidR="000F4DB3" w:rsidRDefault="000F4DB3" w:rsidP="00A914EB">
      <w:pPr>
        <w:pStyle w:val="Funotentext"/>
        <w:rPr>
          <w:sz w:val="18"/>
          <w:szCs w:val="18"/>
        </w:rPr>
      </w:pPr>
      <w:r w:rsidRPr="00B318E8">
        <w:rPr>
          <w:sz w:val="18"/>
          <w:szCs w:val="18"/>
        </w:rPr>
        <w:t>Skontoangaben werden nicht zur Ermittlung des wirtschaftlichsten Angebotes berücksichtigt, sofern nicht explizit in den Vergabeunterlagen angegeben.</w:t>
      </w:r>
    </w:p>
    <w:p w14:paraId="41DBF6A7" w14:textId="77777777" w:rsidR="0063359B" w:rsidRDefault="0063359B" w:rsidP="00A914EB">
      <w:pPr>
        <w:pStyle w:val="Funotentext"/>
      </w:pPr>
    </w:p>
  </w:footnote>
  <w:footnote w:id="2">
    <w:p w14:paraId="3A54E008" w14:textId="67FAFA78" w:rsidR="000F4DB3" w:rsidRPr="00B318E8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Entsprechende Unterlagen zur Eignung der Unterauftragnehmer sowie eine Verpflichtungserklärung werden ggf. vor Zuschlagserteilung separat angefordert (vgl. § 36 VgV / § 26 UVgO / § 6 SächsVergabeG). Im Rahmen der Eignungsprüfung kann der Auftraggeber die Ersetzung des Unterauftragnehmers verlangen.</w:t>
      </w:r>
    </w:p>
  </w:footnote>
  <w:footnote w:id="3">
    <w:p w14:paraId="172FF9AE" w14:textId="65AEFC83" w:rsidR="000F4DB3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Bewerber- und Bietergemeinschaften sind wie Einzelbewerber und -bieter zu behandeln. Die Eignung muss für jedes Mitglied der Bietergemeinschaft entsprechend nachgewiesen werden.</w:t>
      </w:r>
    </w:p>
    <w:p w14:paraId="051A0E40" w14:textId="77777777" w:rsidR="0063359B" w:rsidRPr="008D3D1D" w:rsidRDefault="0063359B" w:rsidP="00A914EB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55"/>
      <w:gridCol w:w="2552"/>
    </w:tblGrid>
    <w:tr w:rsidR="000F4DB3" w14:paraId="6775452A" w14:textId="77777777" w:rsidTr="00B85885">
      <w:trPr>
        <w:cantSplit/>
        <w:trHeight w:val="285"/>
      </w:trPr>
      <w:tc>
        <w:tcPr>
          <w:tcW w:w="7655" w:type="dxa"/>
          <w:vMerge w:val="restart"/>
        </w:tcPr>
        <w:p w14:paraId="4C4FB26F" w14:textId="77777777" w:rsidR="000F4DB3" w:rsidRDefault="000F4DB3" w:rsidP="00A914EB">
          <w:pPr>
            <w:pStyle w:val="Kopfzeile"/>
          </w:pPr>
          <w:r>
            <w:rPr>
              <w:noProof/>
            </w:rPr>
            <w:drawing>
              <wp:inline distT="0" distB="0" distL="0" distR="0" wp14:anchorId="5EF372D5" wp14:editId="3C893EBB">
                <wp:extent cx="3120183" cy="1009650"/>
                <wp:effectExtent l="0" t="0" r="4445" b="0"/>
                <wp:docPr id="27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18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287D3C0B" w14:textId="77777777" w:rsidR="000F4DB3" w:rsidRDefault="000F4DB3" w:rsidP="00A914EB">
          <w:pPr>
            <w:pStyle w:val="Kopfzeile"/>
          </w:pPr>
        </w:p>
      </w:tc>
    </w:tr>
    <w:tr w:rsidR="000F4DB3" w14:paraId="37DC8279" w14:textId="77777777" w:rsidTr="00B85885">
      <w:trPr>
        <w:cantSplit/>
        <w:trHeight w:val="1438"/>
      </w:trPr>
      <w:tc>
        <w:tcPr>
          <w:tcW w:w="7655" w:type="dxa"/>
          <w:vMerge/>
        </w:tcPr>
        <w:p w14:paraId="18EB4DED" w14:textId="77777777" w:rsidR="000F4DB3" w:rsidRDefault="000F4DB3" w:rsidP="00A914EB">
          <w:pPr>
            <w:pStyle w:val="Kopfzeile"/>
          </w:pPr>
        </w:p>
      </w:tc>
      <w:tc>
        <w:tcPr>
          <w:tcW w:w="2552" w:type="dxa"/>
        </w:tcPr>
        <w:p w14:paraId="161945A2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Dezernat 5: Finanzen</w:t>
          </w:r>
        </w:p>
        <w:p w14:paraId="629104BB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Sachgebiet 53</w:t>
          </w:r>
        </w:p>
        <w:p w14:paraId="706F7291" w14:textId="77777777" w:rsidR="000F4DB3" w:rsidRPr="001548D3" w:rsidRDefault="000F4DB3" w:rsidP="00A914EB">
          <w:pPr>
            <w:pStyle w:val="Einrichtung1"/>
            <w:rPr>
              <w:b/>
              <w:bCs w:val="0"/>
              <w:sz w:val="20"/>
              <w:szCs w:val="20"/>
            </w:rPr>
          </w:pPr>
          <w:r w:rsidRPr="001548D3">
            <w:rPr>
              <w:b/>
              <w:bCs w:val="0"/>
              <w:sz w:val="20"/>
              <w:szCs w:val="20"/>
            </w:rPr>
            <w:t>Vergabestelle</w:t>
          </w:r>
        </w:p>
        <w:p w14:paraId="7E8B0F72" w14:textId="77777777" w:rsidR="000F4DB3" w:rsidRPr="00904241" w:rsidRDefault="000F4DB3" w:rsidP="00A914EB">
          <w:pPr>
            <w:pStyle w:val="Einrichtung1"/>
          </w:pPr>
        </w:p>
      </w:tc>
    </w:tr>
  </w:tbl>
  <w:p w14:paraId="218631C1" w14:textId="77777777" w:rsidR="000F4DB3" w:rsidRDefault="000F4DB3" w:rsidP="00A914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E051" w14:textId="77777777" w:rsidR="000F4DB3" w:rsidRDefault="000F4DB3" w:rsidP="00A914E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80D5" w14:textId="77777777" w:rsidR="000F4DB3" w:rsidRDefault="000F4DB3" w:rsidP="00A914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59E"/>
    <w:multiLevelType w:val="multilevel"/>
    <w:tmpl w:val="20FAA2C6"/>
    <w:lvl w:ilvl="0">
      <w:start w:val="1"/>
      <w:numFmt w:val="decimal"/>
      <w:pStyle w:val="berschrift2"/>
      <w:lvlText w:val="(%1)"/>
      <w:lvlJc w:val="left"/>
      <w:pPr>
        <w:ind w:left="2912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2984" w:hanging="432"/>
      </w:pPr>
    </w:lvl>
    <w:lvl w:ilvl="2">
      <w:start w:val="1"/>
      <w:numFmt w:val="decimal"/>
      <w:lvlText w:val="%1.3.%3."/>
      <w:lvlJc w:val="left"/>
      <w:pPr>
        <w:ind w:left="3776" w:hanging="504"/>
      </w:pPr>
    </w:lvl>
    <w:lvl w:ilvl="3">
      <w:start w:val="1"/>
      <w:numFmt w:val="decimal"/>
      <w:lvlText w:val="%1.%2.%3.%4."/>
      <w:lvlJc w:val="left"/>
      <w:pPr>
        <w:ind w:left="4280" w:hanging="648"/>
      </w:p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1" w15:restartNumberingAfterBreak="0">
    <w:nsid w:val="1FA10FF7"/>
    <w:multiLevelType w:val="multilevel"/>
    <w:tmpl w:val="62DADB0C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252DE1"/>
    <w:multiLevelType w:val="hybridMultilevel"/>
    <w:tmpl w:val="BB2E5308"/>
    <w:lvl w:ilvl="0" w:tplc="1D5A65B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11D77"/>
    <w:multiLevelType w:val="hybridMultilevel"/>
    <w:tmpl w:val="0C6AA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190920">
    <w:abstractNumId w:val="3"/>
  </w:num>
  <w:num w:numId="2" w16cid:durableId="2003198273">
    <w:abstractNumId w:val="1"/>
  </w:num>
  <w:num w:numId="3" w16cid:durableId="421728042">
    <w:abstractNumId w:val="0"/>
  </w:num>
  <w:num w:numId="4" w16cid:durableId="1048083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/us/tgJ74A9jMVdVAIN0WZK4pS19t3P8i2JsBnqix1PtbClgWkkNTMU5nTuDLhCjIL1zGQ/5H3nuCU9HRv9/4g==" w:salt="cJFtIhfaTjG8OjJEcpZw9A=="/>
  <w:defaultTabStop w:val="708"/>
  <w:hyphenationZone w:val="425"/>
  <w:doNotHyphenateCaps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A4"/>
    <w:rsid w:val="00000EA0"/>
    <w:rsid w:val="0005609B"/>
    <w:rsid w:val="00062BA4"/>
    <w:rsid w:val="00064AAF"/>
    <w:rsid w:val="000856D0"/>
    <w:rsid w:val="000D1543"/>
    <w:rsid w:val="000E6AAE"/>
    <w:rsid w:val="000F4DB3"/>
    <w:rsid w:val="001022B4"/>
    <w:rsid w:val="00110B9A"/>
    <w:rsid w:val="00145714"/>
    <w:rsid w:val="001548D3"/>
    <w:rsid w:val="001578D4"/>
    <w:rsid w:val="001871A4"/>
    <w:rsid w:val="00187292"/>
    <w:rsid w:val="001958BD"/>
    <w:rsid w:val="001A5CE1"/>
    <w:rsid w:val="001C562E"/>
    <w:rsid w:val="001C6F46"/>
    <w:rsid w:val="001E61A5"/>
    <w:rsid w:val="001E7278"/>
    <w:rsid w:val="001F030F"/>
    <w:rsid w:val="001F5E9E"/>
    <w:rsid w:val="00220A47"/>
    <w:rsid w:val="00232262"/>
    <w:rsid w:val="0023354F"/>
    <w:rsid w:val="00276151"/>
    <w:rsid w:val="002A53DE"/>
    <w:rsid w:val="002D2298"/>
    <w:rsid w:val="002F3BE0"/>
    <w:rsid w:val="00311A69"/>
    <w:rsid w:val="00347CEA"/>
    <w:rsid w:val="0035314A"/>
    <w:rsid w:val="003B7EC2"/>
    <w:rsid w:val="003C6215"/>
    <w:rsid w:val="003E249E"/>
    <w:rsid w:val="003F7F7B"/>
    <w:rsid w:val="004047C8"/>
    <w:rsid w:val="0041299D"/>
    <w:rsid w:val="00426D13"/>
    <w:rsid w:val="00437253"/>
    <w:rsid w:val="00441705"/>
    <w:rsid w:val="004466AA"/>
    <w:rsid w:val="004601F2"/>
    <w:rsid w:val="004A5A27"/>
    <w:rsid w:val="004C155F"/>
    <w:rsid w:val="004E4ED0"/>
    <w:rsid w:val="0052558B"/>
    <w:rsid w:val="005338F4"/>
    <w:rsid w:val="00553F79"/>
    <w:rsid w:val="00563932"/>
    <w:rsid w:val="005806DC"/>
    <w:rsid w:val="005A3597"/>
    <w:rsid w:val="005A3DF4"/>
    <w:rsid w:val="005A6E3C"/>
    <w:rsid w:val="005B0E33"/>
    <w:rsid w:val="005C0641"/>
    <w:rsid w:val="005C68C9"/>
    <w:rsid w:val="005E028E"/>
    <w:rsid w:val="0063344F"/>
    <w:rsid w:val="0063359B"/>
    <w:rsid w:val="00640DBD"/>
    <w:rsid w:val="006425EA"/>
    <w:rsid w:val="006620F9"/>
    <w:rsid w:val="00697791"/>
    <w:rsid w:val="006B3C66"/>
    <w:rsid w:val="006C0EA7"/>
    <w:rsid w:val="006D5221"/>
    <w:rsid w:val="006F435A"/>
    <w:rsid w:val="007045DC"/>
    <w:rsid w:val="007050D3"/>
    <w:rsid w:val="00716F8B"/>
    <w:rsid w:val="0072193A"/>
    <w:rsid w:val="00733554"/>
    <w:rsid w:val="007430AC"/>
    <w:rsid w:val="00767F9C"/>
    <w:rsid w:val="007A4579"/>
    <w:rsid w:val="007F1FBD"/>
    <w:rsid w:val="00820797"/>
    <w:rsid w:val="0083398E"/>
    <w:rsid w:val="008579F4"/>
    <w:rsid w:val="00864BA7"/>
    <w:rsid w:val="00876460"/>
    <w:rsid w:val="008776A2"/>
    <w:rsid w:val="008A1450"/>
    <w:rsid w:val="008A72AB"/>
    <w:rsid w:val="008A7B02"/>
    <w:rsid w:val="00904241"/>
    <w:rsid w:val="00906192"/>
    <w:rsid w:val="00936532"/>
    <w:rsid w:val="00940213"/>
    <w:rsid w:val="00957ACA"/>
    <w:rsid w:val="009927FC"/>
    <w:rsid w:val="00997B35"/>
    <w:rsid w:val="009A142C"/>
    <w:rsid w:val="009F6ACD"/>
    <w:rsid w:val="00A0275A"/>
    <w:rsid w:val="00A158D0"/>
    <w:rsid w:val="00A32922"/>
    <w:rsid w:val="00A3307C"/>
    <w:rsid w:val="00A429AC"/>
    <w:rsid w:val="00A5200F"/>
    <w:rsid w:val="00A5211B"/>
    <w:rsid w:val="00A55787"/>
    <w:rsid w:val="00A56015"/>
    <w:rsid w:val="00A64F0F"/>
    <w:rsid w:val="00A776E3"/>
    <w:rsid w:val="00A914EB"/>
    <w:rsid w:val="00AB7685"/>
    <w:rsid w:val="00AC6DC7"/>
    <w:rsid w:val="00AD07ED"/>
    <w:rsid w:val="00AE2589"/>
    <w:rsid w:val="00B023D1"/>
    <w:rsid w:val="00B116A2"/>
    <w:rsid w:val="00B14A55"/>
    <w:rsid w:val="00B16D5C"/>
    <w:rsid w:val="00B27958"/>
    <w:rsid w:val="00B318E8"/>
    <w:rsid w:val="00B32DC5"/>
    <w:rsid w:val="00B85885"/>
    <w:rsid w:val="00B90CC4"/>
    <w:rsid w:val="00BA78C2"/>
    <w:rsid w:val="00BB43F9"/>
    <w:rsid w:val="00BC7F33"/>
    <w:rsid w:val="00BD1568"/>
    <w:rsid w:val="00BD71B1"/>
    <w:rsid w:val="00C140F9"/>
    <w:rsid w:val="00C161E3"/>
    <w:rsid w:val="00C26CDB"/>
    <w:rsid w:val="00C27B99"/>
    <w:rsid w:val="00C336B6"/>
    <w:rsid w:val="00C4155F"/>
    <w:rsid w:val="00C43C56"/>
    <w:rsid w:val="00C67211"/>
    <w:rsid w:val="00C83252"/>
    <w:rsid w:val="00C86364"/>
    <w:rsid w:val="00C86FC6"/>
    <w:rsid w:val="00CB0450"/>
    <w:rsid w:val="00CB2141"/>
    <w:rsid w:val="00CC02AD"/>
    <w:rsid w:val="00CC17D0"/>
    <w:rsid w:val="00CD5F47"/>
    <w:rsid w:val="00CF2DB6"/>
    <w:rsid w:val="00CF583C"/>
    <w:rsid w:val="00CF60BE"/>
    <w:rsid w:val="00D12CFC"/>
    <w:rsid w:val="00D2039C"/>
    <w:rsid w:val="00D3489E"/>
    <w:rsid w:val="00D70F41"/>
    <w:rsid w:val="00D7393C"/>
    <w:rsid w:val="00D853A1"/>
    <w:rsid w:val="00DA3F88"/>
    <w:rsid w:val="00DD68A4"/>
    <w:rsid w:val="00DD6C87"/>
    <w:rsid w:val="00E114C4"/>
    <w:rsid w:val="00E35B2D"/>
    <w:rsid w:val="00E37377"/>
    <w:rsid w:val="00E77C91"/>
    <w:rsid w:val="00EA02D9"/>
    <w:rsid w:val="00EA07F6"/>
    <w:rsid w:val="00EE17D6"/>
    <w:rsid w:val="00EE29D4"/>
    <w:rsid w:val="00F04841"/>
    <w:rsid w:val="00F62667"/>
    <w:rsid w:val="00F65989"/>
    <w:rsid w:val="00F71D23"/>
    <w:rsid w:val="00F71E7F"/>
    <w:rsid w:val="00F86377"/>
    <w:rsid w:val="00F91E65"/>
    <w:rsid w:val="00F95C8A"/>
    <w:rsid w:val="00F97808"/>
    <w:rsid w:val="00FA3736"/>
    <w:rsid w:val="00FA48DA"/>
    <w:rsid w:val="00FD7E60"/>
    <w:rsid w:val="00F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ocId w14:val="106056C2"/>
  <w15:chartTrackingRefBased/>
  <w15:docId w15:val="{50C688DF-04D7-4C7F-9A97-E5D44574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14EB"/>
    <w:pPr>
      <w:tabs>
        <w:tab w:val="left" w:pos="0"/>
      </w:tabs>
      <w:contextualSpacing/>
      <w:jc w:val="both"/>
    </w:pPr>
    <w:rPr>
      <w:bCs/>
      <w:sz w:val="22"/>
      <w:szCs w:val="22"/>
    </w:rPr>
  </w:style>
  <w:style w:type="paragraph" w:styleId="berschrift1">
    <w:name w:val="heading 1"/>
    <w:basedOn w:val="Standard"/>
    <w:next w:val="Standard"/>
    <w:qFormat/>
    <w:rsid w:val="00D12CFC"/>
    <w:pPr>
      <w:keepNext/>
      <w:outlineLvl w:val="0"/>
    </w:pPr>
    <w:rPr>
      <w:b/>
      <w:bCs w:val="0"/>
      <w:vanish/>
    </w:rPr>
  </w:style>
  <w:style w:type="paragraph" w:styleId="berschrift2">
    <w:name w:val="heading 2"/>
    <w:basedOn w:val="Listenabsatz"/>
    <w:next w:val="Standard"/>
    <w:qFormat/>
    <w:rsid w:val="00864BA7"/>
    <w:pPr>
      <w:numPr>
        <w:numId w:val="3"/>
      </w:numPr>
      <w:tabs>
        <w:tab w:val="left" w:pos="426"/>
      </w:tabs>
      <w:spacing w:before="320" w:after="160" w:line="276" w:lineRule="auto"/>
      <w:ind w:left="357" w:hanging="357"/>
      <w:contextualSpacing w:val="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863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character" w:styleId="Seitenzahl">
    <w:name w:val="page number"/>
    <w:basedOn w:val="Absatz-Standardschriftart"/>
    <w:semiHidden/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 w:val="0"/>
      <w:sz w:val="20"/>
      <w:szCs w:val="20"/>
    </w:rPr>
  </w:style>
  <w:style w:type="character" w:styleId="Fett">
    <w:name w:val="Strong"/>
    <w:qFormat/>
    <w:rsid w:val="00D12CFC"/>
    <w:rPr>
      <w:rFonts w:ascii="Times New Roman" w:hAnsi="Times New Roman"/>
      <w:b/>
      <w:bCs/>
      <w:sz w:val="20"/>
    </w:rPr>
  </w:style>
  <w:style w:type="character" w:styleId="Hyperlink">
    <w:name w:val="Hyperlink"/>
    <w:uiPriority w:val="99"/>
    <w:unhideWhenUsed/>
    <w:rsid w:val="00F91E65"/>
    <w:rPr>
      <w:color w:val="0563C1"/>
      <w:u w:val="single"/>
    </w:rPr>
  </w:style>
  <w:style w:type="character" w:styleId="Platzhaltertext">
    <w:name w:val="Placeholder Text"/>
    <w:uiPriority w:val="99"/>
    <w:semiHidden/>
    <w:rsid w:val="00EE17D6"/>
    <w:rPr>
      <w:color w:val="808080"/>
    </w:rPr>
  </w:style>
  <w:style w:type="paragraph" w:styleId="Listenabsatz">
    <w:name w:val="List Paragraph"/>
    <w:basedOn w:val="Standard"/>
    <w:uiPriority w:val="99"/>
    <w:qFormat/>
    <w:rsid w:val="00957ACA"/>
    <w:pPr>
      <w:ind w:left="720"/>
    </w:pPr>
  </w:style>
  <w:style w:type="table" w:styleId="Tabellenraster">
    <w:name w:val="Table Grid"/>
    <w:basedOn w:val="NormaleTabelle"/>
    <w:rsid w:val="00A15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3E249E"/>
  </w:style>
  <w:style w:type="character" w:customStyle="1" w:styleId="FunotentextZchn">
    <w:name w:val="Fußnotentext Zchn"/>
    <w:basedOn w:val="Absatz-Standardschriftart"/>
    <w:link w:val="Funotentext"/>
    <w:uiPriority w:val="99"/>
    <w:rsid w:val="003E249E"/>
  </w:style>
  <w:style w:type="character" w:styleId="Funotenzeichen">
    <w:name w:val="footnote reference"/>
    <w:basedOn w:val="Absatz-Standardschriftart"/>
    <w:uiPriority w:val="99"/>
    <w:semiHidden/>
    <w:unhideWhenUsed/>
    <w:rsid w:val="003E249E"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unhideWhenUsed/>
    <w:rsid w:val="001F5E9E"/>
  </w:style>
  <w:style w:type="character" w:customStyle="1" w:styleId="KommentartextZchn">
    <w:name w:val="Kommentartext Zchn"/>
    <w:basedOn w:val="Absatz-Standardschriftart"/>
    <w:link w:val="Kommentartext"/>
    <w:uiPriority w:val="99"/>
    <w:rsid w:val="001F5E9E"/>
  </w:style>
  <w:style w:type="character" w:styleId="Kommentarzeichen">
    <w:name w:val="annotation reference"/>
    <w:uiPriority w:val="99"/>
    <w:rsid w:val="001F5E9E"/>
    <w:rPr>
      <w:sz w:val="16"/>
      <w:szCs w:val="16"/>
    </w:rPr>
  </w:style>
  <w:style w:type="paragraph" w:customStyle="1" w:styleId="Default">
    <w:name w:val="Default"/>
    <w:rsid w:val="001F5E9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FC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FC6"/>
    <w:rPr>
      <w:rFonts w:ascii="Segoe UI" w:hAnsi="Segoe UI" w:cs="Segoe UI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863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AAF"/>
    <w:rPr>
      <w:b/>
      <w:bCs w:val="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AAF"/>
    <w:rPr>
      <w:b/>
      <w:bCs/>
    </w:rPr>
  </w:style>
  <w:style w:type="paragraph" w:styleId="Titel">
    <w:name w:val="Title"/>
    <w:basedOn w:val="berschrift2"/>
    <w:next w:val="Standard"/>
    <w:link w:val="TitelZchn"/>
    <w:uiPriority w:val="10"/>
    <w:qFormat/>
    <w:rsid w:val="00C26CDB"/>
    <w:pPr>
      <w:numPr>
        <w:numId w:val="0"/>
      </w:numPr>
      <w:spacing w:before="360" w:after="360"/>
      <w:ind w:left="357" w:hanging="357"/>
    </w:pPr>
    <w:rPr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C26CDB"/>
    <w:rPr>
      <w:b/>
      <w:bCs/>
      <w:sz w:val="28"/>
      <w:szCs w:val="28"/>
    </w:rPr>
  </w:style>
  <w:style w:type="paragraph" w:styleId="berarbeitung">
    <w:name w:val="Revision"/>
    <w:hidden/>
    <w:uiPriority w:val="99"/>
    <w:semiHidden/>
    <w:rsid w:val="00A0275A"/>
    <w:rPr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j74xewi\Downloads\N_Briefvorlage_ohne_Platzhalter_ohne_Makr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6A4C55679941159D484750D66DF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65D4BD-CD32-4A12-BABE-813883EAC789}"/>
      </w:docPartPr>
      <w:docPartBody>
        <w:p w:rsidR="001C0344" w:rsidRDefault="00A20148" w:rsidP="00A20148">
          <w:pPr>
            <w:pStyle w:val="216A4C55679941159D484750D66DFAE3"/>
          </w:pPr>
          <w:r w:rsidRPr="00B632E2">
            <w:rPr>
              <w:rStyle w:val="Platzhaltertext"/>
              <w:rFonts w:asciiTheme="majorBidi" w:hAnsiTheme="majorBidi" w:cstheme="majorBidi"/>
            </w:rPr>
            <w:t>Wählen Sie ein Element aus.</w:t>
          </w:r>
        </w:p>
      </w:docPartBody>
    </w:docPart>
    <w:docPart>
      <w:docPartPr>
        <w:name w:val="758DF8BF7EBD4C28A1B2F058011C3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D3CB1-7065-4182-AAEC-67D8D0D8DE8A}"/>
      </w:docPartPr>
      <w:docPartBody>
        <w:p w:rsidR="001C0344" w:rsidRDefault="00A20148" w:rsidP="00A20148">
          <w:pPr>
            <w:pStyle w:val="758DF8BF7EBD4C28A1B2F058011C3447"/>
          </w:pPr>
          <w:r w:rsidRPr="00D1000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48"/>
    <w:rsid w:val="00076521"/>
    <w:rsid w:val="000F7EF6"/>
    <w:rsid w:val="001C0344"/>
    <w:rsid w:val="00586EE9"/>
    <w:rsid w:val="008124FB"/>
    <w:rsid w:val="00A13152"/>
    <w:rsid w:val="00A20148"/>
    <w:rsid w:val="00B16D5C"/>
    <w:rsid w:val="00CF2DB6"/>
    <w:rsid w:val="00D2039C"/>
    <w:rsid w:val="00D70F41"/>
    <w:rsid w:val="00F24683"/>
    <w:rsid w:val="00F7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20148"/>
    <w:rPr>
      <w:color w:val="808080"/>
    </w:rPr>
  </w:style>
  <w:style w:type="paragraph" w:customStyle="1" w:styleId="216A4C55679941159D484750D66DFAE3">
    <w:name w:val="216A4C55679941159D484750D66DFAE3"/>
    <w:rsid w:val="00A20148"/>
  </w:style>
  <w:style w:type="paragraph" w:customStyle="1" w:styleId="758DF8BF7EBD4C28A1B2F058011C3447">
    <w:name w:val="758DF8BF7EBD4C28A1B2F058011C3447"/>
    <w:rsid w:val="00A201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E640-66C4-4184-973D-2160709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N_Briefvorlage_ohne_Platzhalter_ohne_Makro.dotx</Template>
  <TotalTime>0</TotalTime>
  <Pages>4</Pages>
  <Words>773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Angebotsformular – Stand 03/2025</vt:lpstr>
    </vt:vector>
  </TitlesOfParts>
  <Company>Universität Leipzig</Company>
  <LinksUpToDate>false</LinksUpToDate>
  <CharactersWithSpaces>5634</CharactersWithSpaces>
  <SharedDoc>false</SharedDoc>
  <HLinks>
    <vt:vector size="12" baseType="variant">
      <vt:variant>
        <vt:i4>6553636</vt:i4>
      </vt:variant>
      <vt:variant>
        <vt:i4>15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  <vt:variant>
        <vt:i4>6553636</vt:i4>
      </vt:variant>
      <vt:variant>
        <vt:i4>12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Angebotsformular – Stand 03/2025</dc:title>
  <dc:subject/>
  <dc:creator>Administrator</dc:creator>
  <cp:keywords>Angebotsformular – Stand 03/2025</cp:keywords>
  <dc:description/>
  <cp:lastModifiedBy>Frömmel, Sebastian</cp:lastModifiedBy>
  <cp:revision>9</cp:revision>
  <cp:lastPrinted>2003-01-22T14:27:00Z</cp:lastPrinted>
  <dcterms:created xsi:type="dcterms:W3CDTF">2026-01-14T08:14:00Z</dcterms:created>
  <dcterms:modified xsi:type="dcterms:W3CDTF">2026-09-15T10:44:00Z</dcterms:modified>
</cp:coreProperties>
</file>